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4919" w:rsidR="002654AB" w:rsidRDefault="002654AB" w14:paraId="5dc24ce" w14:textId="5dc24ce">
      <w:pPr>
        <w15:collapsed w:val="false"/>
      </w:pPr>
      <w:bookmarkStart w:name="_GoBack" w:id="0"/>
      <w:bookmarkEnd w:id="0"/>
    </w:p>
    <w:p w:rsidRPr="006A4919" w:rsidR="002654AB" w:rsidRDefault="002654AB"/>
    <w:p w:rsidRPr="006A4919" w:rsidR="006A5E5B" w:rsidRDefault="00917194">
      <w:r w:rsidRPr="006A4919">
        <w:t>REPUBLIKA HRVATSKA</w:t>
      </w:r>
    </w:p>
    <w:p w:rsidRPr="006A4919" w:rsidR="006921B7" w:rsidRDefault="00917194">
      <w:r w:rsidRPr="006A4919">
        <w:t>TRG</w:t>
      </w:r>
      <w:r w:rsidRPr="006A4919" w:rsidR="00471A6A">
        <w:t>O</w:t>
      </w:r>
      <w:r w:rsidRPr="006A4919">
        <w:t xml:space="preserve">VAČKI SUD U </w:t>
      </w:r>
      <w:r w:rsidRPr="006A4919" w:rsidR="00161DA9">
        <w:t>PAZINU</w:t>
      </w:r>
    </w:p>
    <w:p w:rsidRPr="006A4919" w:rsidR="00917194" w:rsidP="00971186" w:rsidRDefault="006921B7">
      <w:pPr>
        <w:jc w:val="right"/>
      </w:pPr>
      <w:r w:rsidRPr="006A4919">
        <w:tab/>
      </w:r>
      <w:r w:rsidRPr="006A4919">
        <w:tab/>
        <w:t xml:space="preserve">                                   </w:t>
      </w:r>
    </w:p>
    <w:p w:rsidRPr="006A4919" w:rsidR="00917194" w:rsidP="00917194" w:rsidRDefault="00917194">
      <w:pPr>
        <w:jc w:val="center"/>
        <w:rPr>
          <w:b/>
        </w:rPr>
      </w:pPr>
      <w:r w:rsidRPr="006A4919">
        <w:rPr>
          <w:b/>
        </w:rPr>
        <w:t>ZAPISNIK</w:t>
      </w:r>
    </w:p>
    <w:p w:rsidRPr="006A4919" w:rsidR="00917194" w:rsidP="00917194" w:rsidRDefault="00917194">
      <w:pPr>
        <w:jc w:val="center"/>
        <w:rPr>
          <w:b/>
        </w:rPr>
      </w:pPr>
      <w:r w:rsidRPr="006A4919">
        <w:rPr>
          <w:b/>
        </w:rPr>
        <w:t>(</w:t>
      </w:r>
      <w:r w:rsidRPr="006A4919" w:rsidR="00421501">
        <w:rPr>
          <w:b/>
        </w:rPr>
        <w:t>o održanom ročištu radi ispitivanja tražbina</w:t>
      </w:r>
      <w:r w:rsidRPr="006A4919">
        <w:rPr>
          <w:b/>
        </w:rPr>
        <w:t>)</w:t>
      </w:r>
    </w:p>
    <w:p w:rsidRPr="006A4919" w:rsidR="00917194" w:rsidP="00917194" w:rsidRDefault="00917194">
      <w:pPr>
        <w:jc w:val="center"/>
        <w:rPr>
          <w:b/>
        </w:rPr>
      </w:pPr>
    </w:p>
    <w:p w:rsidRPr="006A4919" w:rsidR="00917194" w:rsidP="00917194" w:rsidRDefault="007C6736">
      <w:pPr>
        <w:jc w:val="center"/>
      </w:pPr>
      <w:r w:rsidRPr="006A4919">
        <w:t>o</w:t>
      </w:r>
      <w:r w:rsidRPr="006A4919" w:rsidR="00250C34">
        <w:t>držano</w:t>
      </w:r>
      <w:r w:rsidRPr="006A4919" w:rsidR="00917194">
        <w:t xml:space="preserve"> dana</w:t>
      </w:r>
      <w:r w:rsidRPr="006A4919" w:rsidR="00C875BC">
        <w:t xml:space="preserve"> </w:t>
      </w:r>
      <w:r w:rsidR="00A128A2">
        <w:t>14</w:t>
      </w:r>
      <w:r w:rsidRPr="006A4919" w:rsidR="008949F5">
        <w:t xml:space="preserve">. </w:t>
      </w:r>
      <w:r w:rsidR="00D145DF">
        <w:t>studenog</w:t>
      </w:r>
      <w:r w:rsidRPr="006A4919" w:rsidR="00EB15B1">
        <w:t xml:space="preserve"> 2019</w:t>
      </w:r>
      <w:r w:rsidRPr="006A4919" w:rsidR="001409EC">
        <w:t xml:space="preserve"> u </w:t>
      </w:r>
      <w:r w:rsidR="00D145DF">
        <w:t>12:00</w:t>
      </w:r>
      <w:r w:rsidRPr="006A4919" w:rsidR="001409EC">
        <w:t xml:space="preserve"> sati</w:t>
      </w:r>
      <w:r w:rsidRPr="006A4919" w:rsidR="00917194">
        <w:t xml:space="preserve"> na Trgovačkom sudu u </w:t>
      </w:r>
      <w:r w:rsidRPr="006A4919" w:rsidR="006921B7">
        <w:t xml:space="preserve">Pazinu, </w:t>
      </w:r>
    </w:p>
    <w:p w:rsidRPr="006A4919" w:rsidR="00917194" w:rsidP="00917194" w:rsidRDefault="00917194">
      <w:pPr>
        <w:jc w:val="center"/>
      </w:pPr>
      <w:r w:rsidRPr="006A4919">
        <w:t xml:space="preserve">u </w:t>
      </w:r>
      <w:r w:rsidRPr="006A4919" w:rsidR="00421501">
        <w:t>pred</w:t>
      </w:r>
      <w:r w:rsidRPr="006A4919">
        <w:t xml:space="preserve">stečajnom postupku nad dužnikom </w:t>
      </w:r>
    </w:p>
    <w:p w:rsidRPr="006A4919" w:rsidR="00421501" w:rsidP="00917194" w:rsidRDefault="008949F5">
      <w:pPr>
        <w:jc w:val="center"/>
      </w:pPr>
      <w:r w:rsidRPr="006A4919">
        <w:t>RESORT DUGA UVALA d.o.o.</w:t>
      </w:r>
    </w:p>
    <w:p w:rsidRPr="006A4919" w:rsidR="008949F5" w:rsidP="00917194" w:rsidRDefault="008949F5">
      <w:pPr>
        <w:jc w:val="center"/>
      </w:pPr>
      <w:r w:rsidRPr="006A4919">
        <w:t>Krnica, Duga Uvala 1</w:t>
      </w:r>
    </w:p>
    <w:p w:rsidRPr="006A4919" w:rsidR="008949F5" w:rsidP="00917194" w:rsidRDefault="008949F5">
      <w:pPr>
        <w:jc w:val="center"/>
      </w:pPr>
      <w:r w:rsidRPr="006A4919">
        <w:t>OIB: 97715573815</w:t>
      </w:r>
    </w:p>
    <w:p w:rsidRPr="006A4919" w:rsidR="00BE13F9" w:rsidP="00917194" w:rsidRDefault="00BE13F9">
      <w:pPr>
        <w:jc w:val="center"/>
        <w:rPr>
          <w:b/>
        </w:rPr>
      </w:pPr>
    </w:p>
    <w:p w:rsidRPr="006A4919" w:rsidR="00917194" w:rsidP="00917194" w:rsidRDefault="009C654A">
      <w:pPr>
        <w:jc w:val="both"/>
      </w:pPr>
      <w:r w:rsidRPr="006A4919">
        <w:t xml:space="preserve">SUTKINJA: </w:t>
      </w:r>
      <w:r w:rsidRPr="006A4919" w:rsidR="001409EC">
        <w:t>Tijana Licul</w:t>
      </w:r>
    </w:p>
    <w:p w:rsidRPr="006A4919" w:rsidR="00917194" w:rsidP="00917194" w:rsidRDefault="009C654A">
      <w:pPr>
        <w:jc w:val="both"/>
      </w:pPr>
      <w:r w:rsidRPr="006A4919">
        <w:t xml:space="preserve">ZAPISNIČARKA: </w:t>
      </w:r>
      <w:r w:rsidRPr="006A4919" w:rsidR="00421501">
        <w:t>Sanja Prodan</w:t>
      </w:r>
    </w:p>
    <w:p w:rsidRPr="006A4919" w:rsidR="006921B7" w:rsidP="00917194" w:rsidRDefault="006921B7">
      <w:pPr>
        <w:jc w:val="both"/>
      </w:pPr>
    </w:p>
    <w:p w:rsidRPr="006A4919" w:rsidR="00917194" w:rsidP="00917194" w:rsidRDefault="00421501">
      <w:pPr>
        <w:jc w:val="both"/>
      </w:pPr>
      <w:r w:rsidRPr="006A4919">
        <w:t xml:space="preserve">POVJERENIK: </w:t>
      </w:r>
      <w:r w:rsidRPr="006A4919" w:rsidR="00FF0C99">
        <w:t xml:space="preserve">Damir Debeljuh, </w:t>
      </w:r>
    </w:p>
    <w:p w:rsidRPr="006A4919" w:rsidR="009C654A" w:rsidP="00917194" w:rsidRDefault="009C654A">
      <w:pPr>
        <w:jc w:val="both"/>
      </w:pPr>
    </w:p>
    <w:p w:rsidRPr="006A4919" w:rsidR="00917194" w:rsidP="00917194" w:rsidRDefault="00917194">
      <w:pPr>
        <w:jc w:val="both"/>
      </w:pPr>
    </w:p>
    <w:p w:rsidRPr="006A4919" w:rsidR="00917194" w:rsidP="00917194" w:rsidRDefault="001226A0">
      <w:pPr>
        <w:jc w:val="center"/>
      </w:pPr>
      <w:r w:rsidRPr="006A4919">
        <w:t xml:space="preserve">Početak u </w:t>
      </w:r>
      <w:r w:rsidRPr="006A4919" w:rsidR="00BE13F9">
        <w:t>1</w:t>
      </w:r>
      <w:r w:rsidRPr="006A4919" w:rsidR="00FF0C99">
        <w:t>2</w:t>
      </w:r>
      <w:r w:rsidRPr="006A4919" w:rsidR="00BE13F9">
        <w:t>,</w:t>
      </w:r>
      <w:r w:rsidRPr="006A4919" w:rsidR="00D000FD">
        <w:t>00</w:t>
      </w:r>
      <w:r w:rsidRPr="006A4919" w:rsidR="006921B7">
        <w:t xml:space="preserve"> sati</w:t>
      </w:r>
    </w:p>
    <w:p w:rsidRPr="006A4919" w:rsidR="00917194" w:rsidP="00917194" w:rsidRDefault="00917194">
      <w:pPr>
        <w:jc w:val="center"/>
      </w:pPr>
    </w:p>
    <w:p w:rsidRPr="006A4919" w:rsidR="00917194" w:rsidP="00917194" w:rsidRDefault="00917194">
      <w:pPr>
        <w:jc w:val="both"/>
      </w:pPr>
      <w:r w:rsidRPr="006A4919">
        <w:tab/>
        <w:t>Utvrđuje se da su na današnje ročište pristupili slijedeći vjerovnici:</w:t>
      </w:r>
    </w:p>
    <w:p w:rsidRPr="006A4919" w:rsidR="00E34F4C" w:rsidP="00EB15B1" w:rsidRDefault="007629C4">
      <w:pPr>
        <w:jc w:val="both"/>
      </w:pPr>
      <w:r w:rsidRPr="006A4919">
        <w:tab/>
      </w:r>
      <w:r w:rsidRPr="006A4919" w:rsidR="000F1FC5">
        <w:t xml:space="preserve">1/ </w:t>
      </w:r>
      <w:r w:rsidR="000D2A9B">
        <w:t>za vjerovnika RH, Ministarstvo financija, -</w:t>
      </w:r>
      <w:r w:rsidR="00234F05">
        <w:t xml:space="preserve">Nevenka Kovčalija. </w:t>
      </w:r>
    </w:p>
    <w:p w:rsidRPr="006A4919" w:rsidR="00FF0C99" w:rsidP="000F1FC5" w:rsidRDefault="000F1FC5">
      <w:pPr>
        <w:jc w:val="both"/>
      </w:pPr>
      <w:r w:rsidRPr="006A4919">
        <w:tab/>
      </w:r>
    </w:p>
    <w:p w:rsidRPr="006A4919" w:rsidR="00FF0C99" w:rsidP="000F1FC5" w:rsidRDefault="000F1FC5">
      <w:pPr>
        <w:ind w:firstLine="708"/>
        <w:jc w:val="both"/>
      </w:pPr>
      <w:r w:rsidRPr="006A4919">
        <w:t>Utvrđuje se da je</w:t>
      </w:r>
      <w:r w:rsidRPr="006A4919" w:rsidR="00FF0C99">
        <w:t xml:space="preserve"> za dužnika pristupio </w:t>
      </w:r>
      <w:r w:rsidR="000D2A9B">
        <w:t xml:space="preserve">Galinec Josip. </w:t>
      </w:r>
    </w:p>
    <w:p w:rsidRPr="006A4919" w:rsidR="001409EC" w:rsidP="00917194" w:rsidRDefault="00756844">
      <w:pPr>
        <w:jc w:val="both"/>
      </w:pPr>
      <w:r w:rsidRPr="006A4919">
        <w:tab/>
        <w:t xml:space="preserve"> </w:t>
      </w:r>
    </w:p>
    <w:p w:rsidR="00421501" w:rsidP="00250C34" w:rsidRDefault="00421501">
      <w:pPr>
        <w:ind w:firstLine="720"/>
        <w:jc w:val="both"/>
      </w:pPr>
      <w:r w:rsidRPr="006A4919">
        <w:t xml:space="preserve">Sutkinja </w:t>
      </w:r>
      <w:r w:rsidRPr="006A4919" w:rsidR="00250C34">
        <w:t xml:space="preserve">otvara raspravu i objavljuje da je predmet današnjeg ročišta ispitivanje prijavljenih tražbina, prema iznosima i redu kako su </w:t>
      </w:r>
      <w:r w:rsidRPr="006A4919">
        <w:t>navedene u tablici prijavljenih tražbina koju je sastavila FINA i ob</w:t>
      </w:r>
      <w:r w:rsidR="00A128A2">
        <w:t>javila na e-oglasnoj ploči suda s time da se danas ispituju tražbine koje nisu ispitane na prethodnom ročištu i to one tražbine u odnosu na koje do održavanja prethodnog ročišta povjerenik nije dostavio svoje očitovanje.</w:t>
      </w:r>
    </w:p>
    <w:p w:rsidR="00A128A2" w:rsidP="00250C34" w:rsidRDefault="00A128A2">
      <w:pPr>
        <w:ind w:firstLine="720"/>
        <w:jc w:val="both"/>
      </w:pPr>
    </w:p>
    <w:p w:rsidRPr="006A4919" w:rsidR="00A128A2" w:rsidP="00A128A2" w:rsidRDefault="00A128A2">
      <w:pPr>
        <w:ind w:firstLine="720"/>
        <w:jc w:val="both"/>
      </w:pPr>
      <w:r>
        <w:lastRenderedPageBreak/>
        <w:t>Na prethodnom ročištu ispitano je ukupno 9 tražbine, u odnosu na koje je postojalo očitovanje povjerenika, a preostalo je za ispitati 13 tražbina (na zapisniku sa prethodnog ročišta je omaškom navedeno 3 tražbine), s time što će se na ovom ročištu ponovno ispitati tražbina LEDO PLUS d.o.o.</w:t>
      </w:r>
    </w:p>
    <w:p w:rsidRPr="006A4919" w:rsidR="00421501" w:rsidP="00250C34" w:rsidRDefault="00421501">
      <w:pPr>
        <w:ind w:firstLine="720"/>
        <w:jc w:val="both"/>
      </w:pPr>
    </w:p>
    <w:p w:rsidR="00FF0C99" w:rsidP="00250C34" w:rsidRDefault="00234F05">
      <w:pPr>
        <w:ind w:firstLine="720"/>
        <w:jc w:val="both"/>
      </w:pPr>
      <w:r>
        <w:t xml:space="preserve">Utvrđuje se da je 4. studenog 2019. povjerenik dostavio svoje očitovanje u odnosu na preostalih 13 tražbina. </w:t>
      </w:r>
    </w:p>
    <w:p w:rsidR="00234F05" w:rsidP="00250C34" w:rsidRDefault="00234F05">
      <w:pPr>
        <w:ind w:firstLine="720"/>
        <w:jc w:val="both"/>
      </w:pPr>
    </w:p>
    <w:p w:rsidR="00234F05" w:rsidP="00250C34" w:rsidRDefault="00234F05">
      <w:pPr>
        <w:ind w:firstLine="720"/>
        <w:jc w:val="both"/>
      </w:pPr>
    </w:p>
    <w:p w:rsidRPr="006A4919" w:rsidR="00234F05" w:rsidP="00250C34" w:rsidRDefault="00234F05">
      <w:pPr>
        <w:ind w:firstLine="720"/>
        <w:jc w:val="both"/>
      </w:pPr>
    </w:p>
    <w:p w:rsidR="00F92280" w:rsidP="00250C34" w:rsidRDefault="00F92280">
      <w:pPr>
        <w:ind w:firstLine="720"/>
        <w:jc w:val="both"/>
      </w:pPr>
    </w:p>
    <w:p w:rsidRPr="00D628C8" w:rsidR="00F92280" w:rsidP="00A128A2" w:rsidRDefault="00F92280">
      <w:pPr>
        <w:ind w:firstLine="708"/>
        <w:jc w:val="both"/>
      </w:pPr>
      <w:r w:rsidRPr="00D628C8">
        <w:t xml:space="preserve">SUDAC </w:t>
      </w:r>
    </w:p>
    <w:p w:rsidRPr="00D628C8" w:rsidR="00F92280" w:rsidRDefault="00F92280">
      <w:pPr>
        <w:jc w:val="both"/>
      </w:pPr>
    </w:p>
    <w:p w:rsidR="00F92280" w:rsidRDefault="00F92280">
      <w:pPr>
        <w:jc w:val="center"/>
      </w:pPr>
      <w:r w:rsidRPr="00D628C8">
        <w:t>RJEŠAVA</w:t>
      </w:r>
    </w:p>
    <w:p w:rsidR="00F92280" w:rsidRDefault="00F92280"/>
    <w:p w:rsidRPr="006A4919" w:rsidR="00410EF6" w:rsidP="00250C34" w:rsidRDefault="00A128A2">
      <w:pPr>
        <w:ind w:firstLine="720"/>
        <w:jc w:val="both"/>
      </w:pPr>
      <w:r>
        <w:t>Pristupa se ispitivanju slijedećih tražbina</w:t>
      </w:r>
      <w:r w:rsidR="00F608BE">
        <w:t>.</w:t>
      </w:r>
    </w:p>
    <w:p w:rsidRPr="006A4919" w:rsidR="00234721" w:rsidP="00250C34" w:rsidRDefault="00234721">
      <w:pPr>
        <w:ind w:firstLine="720"/>
        <w:jc w:val="both"/>
      </w:pPr>
    </w:p>
    <w:p w:rsidRPr="006A4919" w:rsidR="00234721" w:rsidP="00250C34" w:rsidRDefault="00234721">
      <w:pPr>
        <w:ind w:firstLine="720"/>
        <w:jc w:val="both"/>
      </w:pPr>
    </w:p>
    <w:p w:rsidRPr="006A4919" w:rsidR="00234721" w:rsidP="00250C34" w:rsidRDefault="00234721">
      <w:pPr>
        <w:ind w:firstLine="720"/>
        <w:jc w:val="both"/>
      </w:pPr>
    </w:p>
    <w:tbl>
      <w:tblPr>
        <w:tblW w:w="1412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24"/>
        <w:gridCol w:w="2054"/>
        <w:gridCol w:w="3909"/>
        <w:gridCol w:w="2133"/>
        <w:gridCol w:w="1918"/>
        <w:gridCol w:w="1625"/>
        <w:gridCol w:w="1762"/>
      </w:tblGrid>
      <w:tr w:rsidRPr="006A4919" w:rsidR="00234721" w:rsidTr="006A4919">
        <w:trPr>
          <w:trHeight w:val="225"/>
        </w:trPr>
        <w:tc>
          <w:tcPr>
            <w:tcW w:w="724" w:type="dxa"/>
          </w:tcPr>
          <w:p w:rsidRPr="006A4919" w:rsidR="00234721" w:rsidP="00377EF5" w:rsidRDefault="00377EF5">
            <w:pPr>
              <w:jc w:val="center"/>
              <w:rPr>
                <w:sz w:val="16"/>
                <w:szCs w:val="16"/>
              </w:rPr>
            </w:pPr>
            <w:r w:rsidRPr="006A4919">
              <w:rPr>
                <w:sz w:val="16"/>
                <w:szCs w:val="16"/>
              </w:rPr>
              <w:t>Redni broj</w:t>
            </w:r>
          </w:p>
        </w:tc>
        <w:tc>
          <w:tcPr>
            <w:tcW w:w="2054" w:type="dxa"/>
            <w:shd w:val="clear" w:color="auto" w:fill="auto"/>
            <w:noWrap/>
            <w:vAlign w:val="bottom"/>
            <w:hideMark/>
          </w:tcPr>
          <w:p w:rsidRPr="006A4919" w:rsidR="00234721" w:rsidP="00377EF5" w:rsidRDefault="00377EF5">
            <w:pPr>
              <w:jc w:val="center"/>
              <w:rPr>
                <w:sz w:val="16"/>
                <w:szCs w:val="16"/>
              </w:rPr>
            </w:pPr>
            <w:r w:rsidRPr="006A4919">
              <w:rPr>
                <w:sz w:val="16"/>
                <w:szCs w:val="16"/>
              </w:rPr>
              <w:t>vjerovnik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6A4919" w:rsidR="00234721" w:rsidP="00377EF5" w:rsidRDefault="00234721">
            <w:pPr>
              <w:jc w:val="center"/>
              <w:rPr>
                <w:sz w:val="16"/>
                <w:szCs w:val="16"/>
              </w:rPr>
            </w:pPr>
            <w:r w:rsidRPr="006A4919">
              <w:rPr>
                <w:sz w:val="16"/>
                <w:szCs w:val="16"/>
              </w:rPr>
              <w:t>prijavljeni iznos</w:t>
            </w:r>
          </w:p>
        </w:tc>
        <w:tc>
          <w:tcPr>
            <w:tcW w:w="4051" w:type="dxa"/>
            <w:gridSpan w:val="2"/>
            <w:shd w:val="clear" w:color="auto" w:fill="auto"/>
            <w:noWrap/>
            <w:vAlign w:val="bottom"/>
            <w:hideMark/>
          </w:tcPr>
          <w:p w:rsidRPr="006A4919" w:rsidR="00234721" w:rsidP="00377EF5" w:rsidRDefault="00234721">
            <w:pPr>
              <w:jc w:val="center"/>
              <w:rPr>
                <w:sz w:val="16"/>
                <w:szCs w:val="16"/>
              </w:rPr>
            </w:pPr>
            <w:r w:rsidRPr="006A4919">
              <w:rPr>
                <w:sz w:val="16"/>
                <w:szCs w:val="16"/>
              </w:rPr>
              <w:t>dužnik</w:t>
            </w:r>
          </w:p>
        </w:tc>
        <w:tc>
          <w:tcPr>
            <w:tcW w:w="3387" w:type="dxa"/>
            <w:gridSpan w:val="2"/>
            <w:shd w:val="clear" w:color="auto" w:fill="auto"/>
            <w:noWrap/>
            <w:vAlign w:val="bottom"/>
            <w:hideMark/>
          </w:tcPr>
          <w:p w:rsidRPr="006A4919" w:rsidR="00234721" w:rsidP="00377EF5" w:rsidRDefault="00234721">
            <w:pPr>
              <w:jc w:val="center"/>
              <w:rPr>
                <w:sz w:val="16"/>
                <w:szCs w:val="16"/>
              </w:rPr>
            </w:pPr>
            <w:r w:rsidRPr="006A4919">
              <w:rPr>
                <w:sz w:val="16"/>
                <w:szCs w:val="16"/>
              </w:rPr>
              <w:t>povjerenik</w:t>
            </w:r>
          </w:p>
        </w:tc>
      </w:tr>
      <w:tr w:rsidRPr="006A4919" w:rsidR="00234721" w:rsidTr="006A4919">
        <w:trPr>
          <w:trHeight w:val="225"/>
        </w:trPr>
        <w:tc>
          <w:tcPr>
            <w:tcW w:w="724" w:type="dxa"/>
          </w:tcPr>
          <w:p w:rsidRPr="006A4919" w:rsidR="00234721" w:rsidP="00377EF5" w:rsidRDefault="0023472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4" w:type="dxa"/>
            <w:shd w:val="clear" w:color="auto" w:fill="auto"/>
            <w:noWrap/>
            <w:vAlign w:val="bottom"/>
            <w:hideMark/>
          </w:tcPr>
          <w:p w:rsidRPr="006A4919" w:rsidR="00234721" w:rsidRDefault="00234721">
            <w:pPr>
              <w:rPr>
                <w:sz w:val="16"/>
                <w:szCs w:val="16"/>
              </w:rPr>
            </w:pP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6A4919" w:rsidR="00234721" w:rsidRDefault="0023472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3" w:type="dxa"/>
            <w:shd w:val="clear" w:color="auto" w:fill="auto"/>
            <w:noWrap/>
            <w:vAlign w:val="bottom"/>
            <w:hideMark/>
          </w:tcPr>
          <w:p w:rsidRPr="006A4919" w:rsidR="00234721" w:rsidRDefault="00234721">
            <w:pPr>
              <w:jc w:val="center"/>
              <w:rPr>
                <w:sz w:val="16"/>
                <w:szCs w:val="16"/>
              </w:rPr>
            </w:pPr>
            <w:r w:rsidRPr="006A4919">
              <w:rPr>
                <w:sz w:val="16"/>
                <w:szCs w:val="16"/>
              </w:rPr>
              <w:t>priznato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6A4919" w:rsidR="00234721" w:rsidRDefault="00234721">
            <w:pPr>
              <w:jc w:val="center"/>
              <w:rPr>
                <w:sz w:val="16"/>
                <w:szCs w:val="16"/>
              </w:rPr>
            </w:pPr>
            <w:r w:rsidRPr="006A4919">
              <w:rPr>
                <w:sz w:val="16"/>
                <w:szCs w:val="16"/>
              </w:rPr>
              <w:t>osporeno</w:t>
            </w: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Pr="006A4919" w:rsidR="00234721" w:rsidRDefault="00234721">
            <w:pPr>
              <w:jc w:val="center"/>
              <w:rPr>
                <w:sz w:val="16"/>
                <w:szCs w:val="16"/>
              </w:rPr>
            </w:pPr>
            <w:r w:rsidRPr="006A4919">
              <w:rPr>
                <w:sz w:val="16"/>
                <w:szCs w:val="16"/>
              </w:rPr>
              <w:t>priznato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6A4919" w:rsidR="00234721" w:rsidRDefault="00234721">
            <w:pPr>
              <w:jc w:val="center"/>
              <w:rPr>
                <w:sz w:val="16"/>
                <w:szCs w:val="16"/>
              </w:rPr>
            </w:pPr>
            <w:r w:rsidRPr="006A4919">
              <w:rPr>
                <w:sz w:val="16"/>
                <w:szCs w:val="16"/>
              </w:rPr>
              <w:t>osporeno</w:t>
            </w:r>
          </w:p>
        </w:tc>
      </w:tr>
      <w:tr w:rsidRPr="006A4919" w:rsidR="006A4919" w:rsidTr="006A4919">
        <w:trPr>
          <w:trHeight w:val="675"/>
        </w:trPr>
        <w:tc>
          <w:tcPr>
            <w:tcW w:w="724" w:type="dxa"/>
          </w:tcPr>
          <w:p w:rsidRPr="00703726" w:rsidR="006A4919" w:rsidP="006A4919" w:rsidRDefault="00F92280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703726" w:rsidR="006A4919" w:rsidP="006A4919" w:rsidRDefault="00D145DF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DOM POL d.o.o. za usluge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308.800,00 kn</w:t>
            </w:r>
          </w:p>
        </w:tc>
        <w:tc>
          <w:tcPr>
            <w:tcW w:w="2133" w:type="dxa"/>
            <w:shd w:val="clear" w:color="auto" w:fill="auto"/>
            <w:noWrap/>
            <w:vAlign w:val="bottom"/>
            <w:hideMark/>
          </w:tcPr>
          <w:p w:rsidRPr="00703726" w:rsidR="006A4919" w:rsidP="00F654BB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308.800,00 kn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308.800,00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6A4919" w:rsidTr="006A4919">
        <w:trPr>
          <w:trHeight w:val="450"/>
        </w:trPr>
        <w:tc>
          <w:tcPr>
            <w:tcW w:w="724" w:type="dxa"/>
            <w:vAlign w:val="center"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2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703726" w:rsidR="006A4919" w:rsidP="006A4919" w:rsidRDefault="00D145DF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JOSIP GALINEC </w:t>
            </w:r>
          </w:p>
        </w:tc>
        <w:tc>
          <w:tcPr>
            <w:tcW w:w="3909" w:type="dxa"/>
            <w:shd w:val="clear" w:color="auto" w:fill="auto"/>
            <w:vAlign w:val="center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575,00 kn</w:t>
            </w: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Pr="00703726" w:rsidR="006A4919" w:rsidP="00D145DF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575,00 kn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vAlign w:val="center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575,00 kn</w:t>
            </w:r>
          </w:p>
        </w:tc>
        <w:tc>
          <w:tcPr>
            <w:tcW w:w="1762" w:type="dxa"/>
            <w:shd w:val="clear" w:color="auto" w:fill="auto"/>
            <w:noWrap/>
            <w:vAlign w:val="center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6A4919" w:rsidTr="006A4919">
        <w:trPr>
          <w:trHeight w:val="225"/>
        </w:trPr>
        <w:tc>
          <w:tcPr>
            <w:tcW w:w="724" w:type="dxa"/>
          </w:tcPr>
          <w:p w:rsidRPr="00F608BE" w:rsidR="006A4919" w:rsidP="00F654BB" w:rsidRDefault="00F654BB">
            <w:pPr>
              <w:jc w:val="center"/>
              <w:rPr>
                <w:sz w:val="16"/>
                <w:szCs w:val="16"/>
                <w:highlight w:val="green"/>
              </w:rPr>
            </w:pPr>
            <w:r w:rsidRPr="00F608BE">
              <w:rPr>
                <w:sz w:val="16"/>
                <w:szCs w:val="16"/>
                <w:highlight w:val="green"/>
              </w:rPr>
              <w:t>3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F608BE" w:rsidR="006A4919" w:rsidP="006A4919" w:rsidRDefault="00D145DF">
            <w:pPr>
              <w:rPr>
                <w:sz w:val="16"/>
                <w:szCs w:val="16"/>
                <w:highlight w:val="green"/>
              </w:rPr>
            </w:pPr>
            <w:r w:rsidRPr="00F608BE">
              <w:rPr>
                <w:sz w:val="16"/>
                <w:szCs w:val="16"/>
                <w:highlight w:val="green"/>
              </w:rPr>
              <w:t xml:space="preserve">GEN-I  Hrvatska d.o.o. trgovina i prodaja električne energije 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F608BE" w:rsidR="006A4919" w:rsidP="006A4919" w:rsidRDefault="00D145DF">
            <w:pPr>
              <w:jc w:val="center"/>
              <w:rPr>
                <w:sz w:val="16"/>
                <w:szCs w:val="16"/>
                <w:highlight w:val="green"/>
              </w:rPr>
            </w:pPr>
            <w:r w:rsidRPr="00F608BE">
              <w:rPr>
                <w:sz w:val="16"/>
                <w:szCs w:val="16"/>
                <w:highlight w:val="green"/>
              </w:rPr>
              <w:t>8.658,00 kn</w:t>
            </w:r>
          </w:p>
        </w:tc>
        <w:tc>
          <w:tcPr>
            <w:tcW w:w="2133" w:type="dxa"/>
            <w:shd w:val="clear" w:color="auto" w:fill="auto"/>
            <w:noWrap/>
            <w:vAlign w:val="bottom"/>
            <w:hideMark/>
          </w:tcPr>
          <w:p w:rsidRPr="00F608BE" w:rsidR="006A4919" w:rsidP="006A4919" w:rsidRDefault="00D145DF">
            <w:pPr>
              <w:jc w:val="center"/>
              <w:rPr>
                <w:sz w:val="16"/>
                <w:szCs w:val="16"/>
                <w:highlight w:val="green"/>
              </w:rPr>
            </w:pPr>
            <w:r w:rsidRPr="00F608BE">
              <w:rPr>
                <w:sz w:val="16"/>
                <w:szCs w:val="16"/>
                <w:highlight w:val="green"/>
              </w:rPr>
              <w:t>8.658,00 kn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F608BE" w:rsidR="006A4919" w:rsidP="006A4919" w:rsidRDefault="006A4919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F608BE">
              <w:rPr>
                <w:sz w:val="16"/>
                <w:szCs w:val="16"/>
                <w:highlight w:val="green"/>
              </w:rPr>
              <w:t>8.658,00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6A4919" w:rsidTr="006A4919">
        <w:trPr>
          <w:trHeight w:val="225"/>
        </w:trPr>
        <w:tc>
          <w:tcPr>
            <w:tcW w:w="724" w:type="dxa"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  <w:p w:rsidRPr="00703726" w:rsidR="006A4919" w:rsidP="006A4919" w:rsidRDefault="00F654BB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4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703726" w:rsidR="00D145DF" w:rsidP="006A4919" w:rsidRDefault="00D145DF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HOTEL DUGA UVALA d.o.o. za usluge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2.110.346,10 kn</w:t>
            </w:r>
          </w:p>
        </w:tc>
        <w:tc>
          <w:tcPr>
            <w:tcW w:w="2133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2.110.346,10 kn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2.110.346,10 kn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6A4919" w:rsidTr="006A4919">
        <w:trPr>
          <w:trHeight w:val="450"/>
        </w:trPr>
        <w:tc>
          <w:tcPr>
            <w:tcW w:w="724" w:type="dxa"/>
          </w:tcPr>
          <w:p w:rsidRPr="00F608BE" w:rsidR="006A4919" w:rsidP="006A4919" w:rsidRDefault="00F654BB">
            <w:pPr>
              <w:jc w:val="center"/>
              <w:rPr>
                <w:sz w:val="16"/>
                <w:szCs w:val="16"/>
                <w:highlight w:val="green"/>
              </w:rPr>
            </w:pPr>
            <w:r w:rsidRPr="00F608BE">
              <w:rPr>
                <w:sz w:val="16"/>
                <w:szCs w:val="16"/>
                <w:highlight w:val="green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F608BE" w:rsidR="006A4919" w:rsidP="006A4919" w:rsidRDefault="00D145DF">
            <w:pPr>
              <w:rPr>
                <w:sz w:val="16"/>
                <w:szCs w:val="16"/>
                <w:highlight w:val="green"/>
              </w:rPr>
            </w:pPr>
            <w:r w:rsidRPr="00F608BE">
              <w:rPr>
                <w:sz w:val="16"/>
                <w:szCs w:val="16"/>
                <w:highlight w:val="green"/>
              </w:rPr>
              <w:t xml:space="preserve">HRVATSKI TELEKOM d.d. 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F608BE" w:rsidR="006A4919" w:rsidP="006A4919" w:rsidRDefault="00D145DF">
            <w:pPr>
              <w:jc w:val="center"/>
              <w:rPr>
                <w:sz w:val="16"/>
                <w:szCs w:val="16"/>
                <w:highlight w:val="green"/>
              </w:rPr>
            </w:pPr>
            <w:r w:rsidRPr="00F608BE">
              <w:rPr>
                <w:sz w:val="16"/>
                <w:szCs w:val="16"/>
                <w:highlight w:val="green"/>
              </w:rPr>
              <w:t xml:space="preserve">3.658,00 kn </w:t>
            </w:r>
          </w:p>
        </w:tc>
        <w:tc>
          <w:tcPr>
            <w:tcW w:w="2133" w:type="dxa"/>
            <w:shd w:val="clear" w:color="auto" w:fill="auto"/>
            <w:noWrap/>
            <w:vAlign w:val="bottom"/>
            <w:hideMark/>
          </w:tcPr>
          <w:p w:rsidRPr="00F608BE" w:rsidR="006A4919" w:rsidP="006A4919" w:rsidRDefault="00D145DF">
            <w:pPr>
              <w:jc w:val="center"/>
              <w:rPr>
                <w:sz w:val="16"/>
                <w:szCs w:val="16"/>
                <w:highlight w:val="green"/>
              </w:rPr>
            </w:pPr>
            <w:r w:rsidRPr="00F608BE">
              <w:rPr>
                <w:sz w:val="16"/>
                <w:szCs w:val="16"/>
                <w:highlight w:val="green"/>
              </w:rPr>
              <w:t>3.658,00 kn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F608BE" w:rsidR="006A4919" w:rsidP="006A4919" w:rsidRDefault="006A4919">
            <w:pPr>
              <w:jc w:val="center"/>
              <w:rPr>
                <w:sz w:val="16"/>
                <w:szCs w:val="16"/>
                <w:highlight w:val="green"/>
              </w:rPr>
            </w:pP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F608BE">
              <w:rPr>
                <w:sz w:val="16"/>
                <w:szCs w:val="16"/>
                <w:highlight w:val="green"/>
              </w:rPr>
              <w:t>3.658,00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6A4919" w:rsidTr="006A4919">
        <w:trPr>
          <w:trHeight w:val="450"/>
        </w:trPr>
        <w:tc>
          <w:tcPr>
            <w:tcW w:w="724" w:type="dxa"/>
          </w:tcPr>
          <w:p w:rsidRPr="00703726" w:rsidR="006A4919" w:rsidP="006A4919" w:rsidRDefault="00F654BB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6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703726" w:rsidR="006A4919" w:rsidP="006A4919" w:rsidRDefault="00D145DF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INDUSTROGRADNJA NEKRETNINE d.o.o. za poslovanje nekretninama </w:t>
            </w:r>
          </w:p>
        </w:tc>
        <w:tc>
          <w:tcPr>
            <w:tcW w:w="3909" w:type="dxa"/>
            <w:shd w:val="clear" w:color="auto" w:fill="auto"/>
            <w:vAlign w:val="center"/>
            <w:hideMark/>
          </w:tcPr>
          <w:p w:rsidRPr="00703726" w:rsidR="006A4919" w:rsidP="00F654BB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318.500,00 kn</w:t>
            </w: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318.500,00 kn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vAlign w:val="center"/>
            <w:hideMark/>
          </w:tcPr>
          <w:p w:rsidRPr="00703726" w:rsidR="006A4919" w:rsidP="006A4919" w:rsidRDefault="00D145DF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318.500,00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6A4919" w:rsidTr="006A4919">
        <w:trPr>
          <w:trHeight w:val="675"/>
        </w:trPr>
        <w:tc>
          <w:tcPr>
            <w:tcW w:w="724" w:type="dxa"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7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703726" w:rsidR="006A4919" w:rsidP="006A4919" w:rsidRDefault="00703726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ISTO dioničko društvo za usluge u stečaju 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262.836,24 kn </w:t>
            </w:r>
          </w:p>
        </w:tc>
        <w:tc>
          <w:tcPr>
            <w:tcW w:w="2133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262.836,24 kn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262.836,24 kn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6A4919" w:rsidTr="006A4919">
        <w:trPr>
          <w:trHeight w:val="450"/>
        </w:trPr>
        <w:tc>
          <w:tcPr>
            <w:tcW w:w="724" w:type="dxa"/>
          </w:tcPr>
          <w:p w:rsidRPr="00703726" w:rsidR="006A4919" w:rsidP="006A4919" w:rsidRDefault="00F654BB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8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703726" w:rsidR="006A4919" w:rsidP="006A4919" w:rsidRDefault="00703726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ISTO INDUSTROGRADNJA d.o.o. za graditeljstvo i usluge </w:t>
            </w:r>
          </w:p>
        </w:tc>
        <w:tc>
          <w:tcPr>
            <w:tcW w:w="3909" w:type="dxa"/>
            <w:shd w:val="clear" w:color="auto" w:fill="auto"/>
            <w:vAlign w:val="center"/>
            <w:hideMark/>
          </w:tcPr>
          <w:p w:rsidRPr="00703726" w:rsidR="006A4919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1.035.000,00 kn</w:t>
            </w:r>
          </w:p>
        </w:tc>
        <w:tc>
          <w:tcPr>
            <w:tcW w:w="2133" w:type="dxa"/>
            <w:shd w:val="clear" w:color="auto" w:fill="auto"/>
            <w:vAlign w:val="center"/>
            <w:hideMark/>
          </w:tcPr>
          <w:p w:rsidRPr="00703726" w:rsidR="006A4919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1.035.000,00 kn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vAlign w:val="center"/>
            <w:hideMark/>
          </w:tcPr>
          <w:p w:rsidRPr="00703726" w:rsidR="006A4919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1.035.000,00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6A4919" w:rsidTr="009A5156">
        <w:trPr>
          <w:trHeight w:val="450"/>
        </w:trPr>
        <w:tc>
          <w:tcPr>
            <w:tcW w:w="724" w:type="dxa"/>
          </w:tcPr>
          <w:p w:rsidRPr="00703726" w:rsidR="006A4919" w:rsidP="006A4919" w:rsidRDefault="00BC5029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9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Pr="00703726" w:rsidR="006A4919" w:rsidP="006A4919" w:rsidRDefault="00703726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ISTO STUDENT d.o.o. za usluge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703726" w:rsidR="006A4919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1.364.738,65 kn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Pr="00703726" w:rsidR="006A4919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1.364.738,65 kn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703726" w:rsidR="006A4919" w:rsidP="006A4919" w:rsidRDefault="006A49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Pr="00703726" w:rsidR="006A4919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1.364.738,65 kn</w:t>
            </w:r>
          </w:p>
        </w:tc>
        <w:tc>
          <w:tcPr>
            <w:tcW w:w="1762" w:type="dxa"/>
            <w:shd w:val="clear" w:color="auto" w:fill="auto"/>
            <w:noWrap/>
            <w:vAlign w:val="bottom"/>
          </w:tcPr>
          <w:p w:rsidRPr="00703726" w:rsidR="006A4919" w:rsidP="00703726" w:rsidRDefault="006A4919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703726" w:rsidTr="009A5156">
        <w:trPr>
          <w:trHeight w:val="450"/>
        </w:trPr>
        <w:tc>
          <w:tcPr>
            <w:tcW w:w="724" w:type="dxa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</w:p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10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Pr="00703726" w:rsidR="00703726" w:rsidP="006A4919" w:rsidRDefault="00703726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PROJEKT KEN d.o.o. za usluge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1.632.715,00 kn 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1.632.715,00 kn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1.632.715,00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</w:tcPr>
          <w:p w:rsidRPr="00703726" w:rsidR="00703726" w:rsidP="00703726" w:rsidRDefault="00703726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703726" w:rsidTr="009A5156">
        <w:trPr>
          <w:trHeight w:val="450"/>
        </w:trPr>
        <w:tc>
          <w:tcPr>
            <w:tcW w:w="724" w:type="dxa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</w:p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11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Pr="00703726" w:rsidR="00703726" w:rsidP="006A4919" w:rsidRDefault="00703726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SLAVICA STANIĆ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440,00 kn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440,00 kn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440,00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</w:tcPr>
          <w:p w:rsidRPr="00703726" w:rsidR="00703726" w:rsidP="00703726" w:rsidRDefault="00703726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703726" w:rsidTr="009A5156">
        <w:trPr>
          <w:trHeight w:val="450"/>
        </w:trPr>
        <w:tc>
          <w:tcPr>
            <w:tcW w:w="724" w:type="dxa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</w:p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12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Pr="00703726" w:rsidR="00703726" w:rsidP="006A4919" w:rsidRDefault="00703726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THYSSENKRUPP DIZALA d.o.o. 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51.670.00 kn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51.670.00 kn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51.670.00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</w:tcPr>
          <w:p w:rsidRPr="00703726" w:rsidR="00703726" w:rsidP="00703726" w:rsidRDefault="00703726">
            <w:pPr>
              <w:jc w:val="center"/>
              <w:rPr>
                <w:sz w:val="16"/>
                <w:szCs w:val="16"/>
              </w:rPr>
            </w:pPr>
          </w:p>
        </w:tc>
      </w:tr>
      <w:tr w:rsidRPr="006A4919" w:rsidR="00703726" w:rsidTr="009A5156">
        <w:trPr>
          <w:trHeight w:val="450"/>
        </w:trPr>
        <w:tc>
          <w:tcPr>
            <w:tcW w:w="724" w:type="dxa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</w:p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13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Pr="00703726" w:rsidR="00703726" w:rsidP="006A4919" w:rsidRDefault="00703726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IRENA VOZILA </w:t>
            </w:r>
          </w:p>
        </w:tc>
        <w:tc>
          <w:tcPr>
            <w:tcW w:w="3909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599,00 kn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599,00 kn</w:t>
            </w:r>
          </w:p>
        </w:tc>
        <w:tc>
          <w:tcPr>
            <w:tcW w:w="1918" w:type="dxa"/>
            <w:shd w:val="clear" w:color="auto" w:fill="auto"/>
            <w:noWrap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Pr="00703726" w:rsidR="00703726" w:rsidP="006A4919" w:rsidRDefault="00703726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599,00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</w:tcPr>
          <w:p w:rsidRPr="00703726" w:rsidR="00703726" w:rsidP="00703726" w:rsidRDefault="00703726">
            <w:pPr>
              <w:jc w:val="center"/>
              <w:rPr>
                <w:sz w:val="16"/>
                <w:szCs w:val="16"/>
              </w:rPr>
            </w:pPr>
          </w:p>
        </w:tc>
      </w:tr>
    </w:tbl>
    <w:p w:rsidRPr="006A4919" w:rsidR="00234721" w:rsidP="00B00407" w:rsidRDefault="00234721">
      <w:pPr>
        <w:jc w:val="both"/>
      </w:pPr>
    </w:p>
    <w:p w:rsidRPr="006A4919" w:rsidR="00F258CB" w:rsidP="00F258CB" w:rsidRDefault="00F258CB">
      <w:pPr>
        <w:jc w:val="both"/>
      </w:pPr>
    </w:p>
    <w:p w:rsidR="000D2A9B" w:rsidP="00B00407" w:rsidRDefault="000D2A9B">
      <w:pPr>
        <w:jc w:val="both"/>
        <w:rPr>
          <w:i/>
        </w:rPr>
      </w:pPr>
    </w:p>
    <w:p w:rsidRPr="006A4919" w:rsidR="00F258CB" w:rsidP="00B00407" w:rsidRDefault="00F258CB">
      <w:pPr>
        <w:jc w:val="both"/>
        <w:rPr>
          <w:i/>
        </w:rPr>
      </w:pPr>
    </w:p>
    <w:p w:rsidRPr="006A4919" w:rsidR="00B00407" w:rsidP="00B00407" w:rsidRDefault="00B00407">
      <w:pPr>
        <w:jc w:val="both"/>
        <w:rPr>
          <w:i/>
        </w:rPr>
      </w:pPr>
      <w:r w:rsidRPr="006A4919">
        <w:rPr>
          <w:i/>
        </w:rPr>
        <w:t>Rasprava svake tražbine koja je osporena</w:t>
      </w:r>
    </w:p>
    <w:p w:rsidR="000541FB" w:rsidP="00B00407" w:rsidRDefault="000541FB">
      <w:pPr>
        <w:jc w:val="both"/>
        <w:rPr>
          <w:i/>
        </w:rPr>
      </w:pPr>
    </w:p>
    <w:tbl>
      <w:tblPr>
        <w:tblW w:w="1412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24"/>
        <w:gridCol w:w="2054"/>
        <w:gridCol w:w="3909"/>
        <w:gridCol w:w="2133"/>
        <w:gridCol w:w="1918"/>
        <w:gridCol w:w="1625"/>
        <w:gridCol w:w="1762"/>
      </w:tblGrid>
      <w:tr w:rsidRPr="006A4919" w:rsidR="00F608BE" w:rsidTr="00A82103">
        <w:trPr>
          <w:trHeight w:val="225"/>
        </w:trPr>
        <w:tc>
          <w:tcPr>
            <w:tcW w:w="724" w:type="dxa"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3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703726" w:rsidR="00F608BE" w:rsidP="00A82103" w:rsidRDefault="00F608BE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GEN-I  Hrvatska d.o.o. trgovina i prodaja električne energije 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8.658,00 kn</w:t>
            </w:r>
          </w:p>
        </w:tc>
        <w:tc>
          <w:tcPr>
            <w:tcW w:w="2133" w:type="dxa"/>
            <w:shd w:val="clear" w:color="auto" w:fill="auto"/>
            <w:noWrap/>
            <w:vAlign w:val="bottom"/>
            <w:hideMark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8.658,00 kn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8.658,00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</w:p>
        </w:tc>
      </w:tr>
    </w:tbl>
    <w:p w:rsidR="00F608BE" w:rsidP="00B00407" w:rsidRDefault="00F608BE">
      <w:pPr>
        <w:jc w:val="both"/>
      </w:pPr>
    </w:p>
    <w:p w:rsidRPr="00F608BE" w:rsidR="00F608BE" w:rsidP="00F608BE" w:rsidRDefault="00F608BE">
      <w:pPr>
        <w:ind w:firstLine="708"/>
        <w:jc w:val="both"/>
      </w:pPr>
      <w:r w:rsidRPr="00F608BE">
        <w:t>U odnosu na navedenu tražbinu dužnik je nakon održavanja prethodnog ročišta dostavio dokumentaciju iz koje proizlazi da je tražbina ovog vjerovnika u cijelosti podmirena.</w:t>
      </w:r>
    </w:p>
    <w:p w:rsidRPr="00F608BE" w:rsidR="00F608BE" w:rsidP="00B00407" w:rsidRDefault="00F608BE">
      <w:pPr>
        <w:jc w:val="both"/>
      </w:pPr>
    </w:p>
    <w:p w:rsidRPr="00F608BE" w:rsidR="00F608BE" w:rsidP="00F608BE" w:rsidRDefault="00F608BE">
      <w:pPr>
        <w:ind w:firstLine="708"/>
        <w:jc w:val="both"/>
      </w:pPr>
      <w:r w:rsidRPr="00F608BE">
        <w:t>Povjerenik</w:t>
      </w:r>
      <w:r w:rsidR="00234F05">
        <w:t xml:space="preserve"> i RH nemaju primjedbi na dostavljenu dokumentaciju i navode da je tražbina podmirena. </w:t>
      </w:r>
    </w:p>
    <w:p w:rsidRPr="00F608BE" w:rsidR="00F608BE" w:rsidP="00B00407" w:rsidRDefault="00F608BE">
      <w:pPr>
        <w:jc w:val="both"/>
      </w:pPr>
    </w:p>
    <w:p w:rsidRPr="00F608BE" w:rsidR="00F608BE" w:rsidP="00F608BE" w:rsidRDefault="00F608BE">
      <w:pPr>
        <w:ind w:firstLine="708"/>
        <w:jc w:val="both"/>
      </w:pPr>
      <w:r w:rsidRPr="00F608BE">
        <w:t xml:space="preserve">Sudac </w:t>
      </w:r>
    </w:p>
    <w:p w:rsidRPr="00F608BE" w:rsidR="00F608BE" w:rsidP="00B00407" w:rsidRDefault="00F608BE">
      <w:pPr>
        <w:jc w:val="both"/>
      </w:pPr>
    </w:p>
    <w:p w:rsidRPr="00F608BE" w:rsidR="00F608BE" w:rsidP="00F608BE" w:rsidRDefault="00F608BE">
      <w:pPr>
        <w:jc w:val="center"/>
      </w:pPr>
      <w:r>
        <w:t>r</w:t>
      </w:r>
      <w:r w:rsidRPr="00F608BE">
        <w:t>ješava</w:t>
      </w:r>
    </w:p>
    <w:p w:rsidRPr="00F608BE" w:rsidR="00F608BE" w:rsidP="00B00407" w:rsidRDefault="00F608BE">
      <w:pPr>
        <w:jc w:val="both"/>
      </w:pPr>
    </w:p>
    <w:p w:rsidRPr="00F608BE" w:rsidR="00F608BE" w:rsidP="00F608BE" w:rsidRDefault="00F608BE">
      <w:pPr>
        <w:ind w:firstLine="708"/>
        <w:jc w:val="both"/>
      </w:pPr>
      <w:r w:rsidRPr="00F608BE">
        <w:t>Utvrđuje se da je tražbina vjerovnika GEN-I  Hrvatska d.o.o. trgovina i prodaja električne energije u iznosu od 8.658,00 kn podmirena.</w:t>
      </w:r>
    </w:p>
    <w:p w:rsidR="00F608BE" w:rsidP="00B00407" w:rsidRDefault="00F608BE">
      <w:pPr>
        <w:jc w:val="both"/>
        <w:rPr>
          <w:sz w:val="16"/>
          <w:szCs w:val="16"/>
        </w:rPr>
      </w:pPr>
    </w:p>
    <w:p w:rsidRPr="006A4919" w:rsidR="00F608BE" w:rsidP="00B00407" w:rsidRDefault="00F608BE">
      <w:pPr>
        <w:jc w:val="both"/>
        <w:rPr>
          <w:i/>
        </w:rPr>
      </w:pPr>
    </w:p>
    <w:p w:rsidR="00705348" w:rsidP="004A0A4E" w:rsidRDefault="00705348">
      <w:pPr>
        <w:jc w:val="both"/>
      </w:pPr>
    </w:p>
    <w:tbl>
      <w:tblPr>
        <w:tblW w:w="1412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24"/>
        <w:gridCol w:w="2054"/>
        <w:gridCol w:w="3909"/>
        <w:gridCol w:w="2133"/>
        <w:gridCol w:w="1918"/>
        <w:gridCol w:w="1625"/>
        <w:gridCol w:w="1762"/>
      </w:tblGrid>
      <w:tr w:rsidRPr="006A4919" w:rsidR="00F608BE" w:rsidTr="00A82103">
        <w:trPr>
          <w:trHeight w:val="450"/>
        </w:trPr>
        <w:tc>
          <w:tcPr>
            <w:tcW w:w="724" w:type="dxa"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703726" w:rsidR="00F608BE" w:rsidP="00A82103" w:rsidRDefault="00F608BE">
            <w:pPr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HRVATSKI TELEKOM d.d. 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 xml:space="preserve">3.658,00 kn </w:t>
            </w:r>
          </w:p>
        </w:tc>
        <w:tc>
          <w:tcPr>
            <w:tcW w:w="2133" w:type="dxa"/>
            <w:shd w:val="clear" w:color="auto" w:fill="auto"/>
            <w:noWrap/>
            <w:vAlign w:val="bottom"/>
            <w:hideMark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3.658,00 kn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  <w:r w:rsidRPr="00703726">
              <w:rPr>
                <w:sz w:val="16"/>
                <w:szCs w:val="16"/>
              </w:rPr>
              <w:t>3.658,00 kn</w:t>
            </w: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703726" w:rsidR="00F608BE" w:rsidP="00A82103" w:rsidRDefault="00F608BE">
            <w:pPr>
              <w:jc w:val="center"/>
              <w:rPr>
                <w:sz w:val="16"/>
                <w:szCs w:val="16"/>
              </w:rPr>
            </w:pPr>
          </w:p>
        </w:tc>
      </w:tr>
    </w:tbl>
    <w:p w:rsidRPr="006A4919" w:rsidR="00F608BE" w:rsidP="004A0A4E" w:rsidRDefault="00F608BE">
      <w:pPr>
        <w:jc w:val="both"/>
      </w:pPr>
    </w:p>
    <w:p w:rsidRPr="00F608BE" w:rsidR="00F608BE" w:rsidP="00F608BE" w:rsidRDefault="00705348">
      <w:pPr>
        <w:jc w:val="both"/>
      </w:pPr>
      <w:r w:rsidRPr="00F608BE">
        <w:tab/>
      </w:r>
      <w:r w:rsidRPr="00F608BE" w:rsidR="00F608BE">
        <w:t>U odnosu na navedenu tražbinu dužnik je nakon održavanja prethodnog ročišta dostavio dokumentaciju iz koje proizlazi da je tražbina ovog vjerovnika u cijelosti podmirena.</w:t>
      </w:r>
    </w:p>
    <w:p w:rsidRPr="00F608BE" w:rsidR="00F608BE" w:rsidP="00F608BE" w:rsidRDefault="00F608BE">
      <w:pPr>
        <w:jc w:val="both"/>
      </w:pPr>
    </w:p>
    <w:p w:rsidRPr="00F608BE" w:rsidR="00234F05" w:rsidP="00234F05" w:rsidRDefault="00234F05">
      <w:pPr>
        <w:ind w:firstLine="708"/>
        <w:jc w:val="both"/>
      </w:pPr>
      <w:r w:rsidRPr="00F608BE">
        <w:t>Povjerenik</w:t>
      </w:r>
      <w:r>
        <w:t xml:space="preserve"> i RH nemaju primjedbi na dostavljenu dokumentaciju i navode da je tražbina podmirena. </w:t>
      </w:r>
    </w:p>
    <w:p w:rsidRPr="00F608BE" w:rsidR="00F608BE" w:rsidP="00F608BE" w:rsidRDefault="00F608BE">
      <w:pPr>
        <w:jc w:val="both"/>
      </w:pPr>
    </w:p>
    <w:p w:rsidRPr="00F608BE" w:rsidR="00F608BE" w:rsidP="00F608BE" w:rsidRDefault="00F608BE">
      <w:pPr>
        <w:ind w:firstLine="708"/>
        <w:jc w:val="both"/>
      </w:pPr>
      <w:r w:rsidRPr="00F608BE">
        <w:t xml:space="preserve">Sudac </w:t>
      </w:r>
    </w:p>
    <w:p w:rsidRPr="00F608BE" w:rsidR="00F608BE" w:rsidP="00F608BE" w:rsidRDefault="00F608BE">
      <w:pPr>
        <w:jc w:val="both"/>
      </w:pPr>
    </w:p>
    <w:p w:rsidRPr="00F608BE" w:rsidR="00F608BE" w:rsidP="00F608BE" w:rsidRDefault="00F608BE">
      <w:pPr>
        <w:jc w:val="center"/>
      </w:pPr>
      <w:r w:rsidRPr="00F608BE">
        <w:t>Rješava</w:t>
      </w:r>
    </w:p>
    <w:p w:rsidRPr="00F608BE" w:rsidR="00F608BE" w:rsidP="00F608BE" w:rsidRDefault="00F608BE">
      <w:pPr>
        <w:jc w:val="both"/>
      </w:pPr>
    </w:p>
    <w:p w:rsidR="00F608BE" w:rsidP="00F608BE" w:rsidRDefault="00F608BE">
      <w:pPr>
        <w:ind w:firstLine="708"/>
        <w:jc w:val="both"/>
      </w:pPr>
      <w:r w:rsidRPr="00F608BE">
        <w:t>Utvrđuje se da je tražbina vjerovnika HRVATSKI TELEKOM d.d. u iznosu od 3.658,00 kn podmirena.</w:t>
      </w:r>
    </w:p>
    <w:p w:rsidR="005D17A3" w:rsidP="00F608BE" w:rsidRDefault="005D17A3">
      <w:pPr>
        <w:ind w:firstLine="708"/>
        <w:jc w:val="both"/>
      </w:pPr>
    </w:p>
    <w:p w:rsidR="005D17A3" w:rsidP="00F608BE" w:rsidRDefault="005D17A3">
      <w:pPr>
        <w:ind w:firstLine="708"/>
        <w:jc w:val="both"/>
      </w:pPr>
    </w:p>
    <w:p w:rsidR="005D17A3" w:rsidP="00F608BE" w:rsidRDefault="005D17A3">
      <w:pPr>
        <w:ind w:firstLine="708"/>
        <w:jc w:val="both"/>
      </w:pPr>
    </w:p>
    <w:p w:rsidR="005D17A3" w:rsidP="00F608BE" w:rsidRDefault="005D17A3">
      <w:pPr>
        <w:ind w:firstLine="708"/>
        <w:jc w:val="both"/>
      </w:pPr>
    </w:p>
    <w:p w:rsidRPr="00F608BE" w:rsidR="005D17A3" w:rsidP="00F608BE" w:rsidRDefault="005D17A3">
      <w:pPr>
        <w:ind w:firstLine="708"/>
        <w:jc w:val="both"/>
      </w:pPr>
    </w:p>
    <w:p w:rsidRPr="006A4919" w:rsidR="00705348" w:rsidP="005B44E5" w:rsidRDefault="00705348">
      <w:pPr>
        <w:jc w:val="both"/>
      </w:pPr>
    </w:p>
    <w:tbl>
      <w:tblPr>
        <w:tblW w:w="1412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24"/>
        <w:gridCol w:w="2054"/>
        <w:gridCol w:w="3909"/>
        <w:gridCol w:w="2133"/>
        <w:gridCol w:w="1918"/>
        <w:gridCol w:w="1625"/>
        <w:gridCol w:w="1762"/>
      </w:tblGrid>
      <w:tr w:rsidRPr="006A4919" w:rsidR="005D17A3" w:rsidTr="001C3502">
        <w:trPr>
          <w:trHeight w:val="225"/>
        </w:trPr>
        <w:tc>
          <w:tcPr>
            <w:tcW w:w="724" w:type="dxa"/>
          </w:tcPr>
          <w:p w:rsidRPr="006A4919" w:rsidR="005D17A3" w:rsidP="001C3502" w:rsidRDefault="005D17A3">
            <w:pPr>
              <w:jc w:val="center"/>
              <w:rPr>
                <w:sz w:val="16"/>
                <w:szCs w:val="16"/>
              </w:rPr>
            </w:pPr>
          </w:p>
          <w:p w:rsidRPr="006A4919" w:rsidR="005D17A3" w:rsidP="001C3502" w:rsidRDefault="005D17A3">
            <w:pPr>
              <w:jc w:val="center"/>
              <w:rPr>
                <w:sz w:val="16"/>
                <w:szCs w:val="16"/>
                <w:highlight w:val="lightGray"/>
              </w:rPr>
            </w:pPr>
            <w:r>
              <w:rPr>
                <w:sz w:val="16"/>
                <w:szCs w:val="16"/>
                <w:highlight w:val="lightGray"/>
              </w:rPr>
              <w:t>4</w:t>
            </w:r>
          </w:p>
        </w:tc>
        <w:tc>
          <w:tcPr>
            <w:tcW w:w="2054" w:type="dxa"/>
            <w:shd w:val="clear" w:color="auto" w:fill="auto"/>
            <w:vAlign w:val="center"/>
            <w:hideMark/>
          </w:tcPr>
          <w:p w:rsidRPr="006A4919" w:rsidR="005D17A3" w:rsidP="001C3502" w:rsidRDefault="005D17A3">
            <w:pPr>
              <w:rPr>
                <w:sz w:val="16"/>
                <w:szCs w:val="16"/>
                <w:highlight w:val="lightGray"/>
              </w:rPr>
            </w:pPr>
            <w:r w:rsidRPr="006A4919">
              <w:rPr>
                <w:sz w:val="16"/>
                <w:szCs w:val="16"/>
                <w:highlight w:val="lightGray"/>
              </w:rPr>
              <w:t>LEDO plus d.o.o. za proizvodnju i promet sladoleda i smrznute hrane</w:t>
            </w:r>
          </w:p>
        </w:tc>
        <w:tc>
          <w:tcPr>
            <w:tcW w:w="3909" w:type="dxa"/>
            <w:shd w:val="clear" w:color="auto" w:fill="auto"/>
            <w:noWrap/>
            <w:vAlign w:val="bottom"/>
            <w:hideMark/>
          </w:tcPr>
          <w:p w:rsidRPr="006A4919" w:rsidR="005D17A3" w:rsidP="001C3502" w:rsidRDefault="005D17A3">
            <w:pPr>
              <w:jc w:val="center"/>
              <w:rPr>
                <w:sz w:val="16"/>
                <w:szCs w:val="16"/>
                <w:highlight w:val="lightGray"/>
              </w:rPr>
            </w:pPr>
            <w:r w:rsidRPr="006A4919">
              <w:rPr>
                <w:sz w:val="16"/>
                <w:szCs w:val="16"/>
                <w:highlight w:val="lightGray"/>
              </w:rPr>
              <w:t>147.762,65 kn</w:t>
            </w:r>
          </w:p>
        </w:tc>
        <w:tc>
          <w:tcPr>
            <w:tcW w:w="2133" w:type="dxa"/>
            <w:shd w:val="clear" w:color="auto" w:fill="auto"/>
            <w:noWrap/>
            <w:vAlign w:val="bottom"/>
            <w:hideMark/>
          </w:tcPr>
          <w:p w:rsidRPr="006A4919" w:rsidR="005D17A3" w:rsidP="001C3502" w:rsidRDefault="005D17A3">
            <w:pPr>
              <w:jc w:val="center"/>
              <w:rPr>
                <w:sz w:val="16"/>
                <w:szCs w:val="16"/>
                <w:highlight w:val="lightGray"/>
              </w:rPr>
            </w:pPr>
            <w:r w:rsidRPr="006A4919">
              <w:rPr>
                <w:sz w:val="16"/>
                <w:szCs w:val="16"/>
                <w:highlight w:val="lightGray"/>
              </w:rPr>
              <w:t>147.762,65 kn</w:t>
            </w:r>
          </w:p>
        </w:tc>
        <w:tc>
          <w:tcPr>
            <w:tcW w:w="1918" w:type="dxa"/>
            <w:shd w:val="clear" w:color="auto" w:fill="auto"/>
            <w:noWrap/>
            <w:vAlign w:val="bottom"/>
            <w:hideMark/>
          </w:tcPr>
          <w:p w:rsidRPr="006A4919" w:rsidR="005D17A3" w:rsidP="001C3502" w:rsidRDefault="005D17A3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625" w:type="dxa"/>
            <w:shd w:val="clear" w:color="auto" w:fill="auto"/>
            <w:noWrap/>
            <w:vAlign w:val="bottom"/>
            <w:hideMark/>
          </w:tcPr>
          <w:p w:rsidRPr="006A4919" w:rsidR="005D17A3" w:rsidP="001C3502" w:rsidRDefault="005D17A3">
            <w:pPr>
              <w:jc w:val="center"/>
              <w:rPr>
                <w:sz w:val="16"/>
                <w:szCs w:val="16"/>
                <w:highlight w:val="lightGray"/>
              </w:rPr>
            </w:pPr>
          </w:p>
        </w:tc>
        <w:tc>
          <w:tcPr>
            <w:tcW w:w="1762" w:type="dxa"/>
            <w:shd w:val="clear" w:color="auto" w:fill="auto"/>
            <w:noWrap/>
            <w:vAlign w:val="bottom"/>
            <w:hideMark/>
          </w:tcPr>
          <w:p w:rsidRPr="006A4919" w:rsidR="005D17A3" w:rsidP="001C3502" w:rsidRDefault="005D17A3">
            <w:pPr>
              <w:jc w:val="center"/>
              <w:rPr>
                <w:sz w:val="16"/>
                <w:szCs w:val="16"/>
              </w:rPr>
            </w:pPr>
            <w:r w:rsidRPr="006A4919">
              <w:rPr>
                <w:sz w:val="16"/>
                <w:szCs w:val="16"/>
                <w:highlight w:val="lightGray"/>
              </w:rPr>
              <w:t>147.762,65 kn</w:t>
            </w:r>
          </w:p>
        </w:tc>
      </w:tr>
    </w:tbl>
    <w:p w:rsidR="00F608BE" w:rsidP="008B77CA" w:rsidRDefault="00F608BE">
      <w:pPr>
        <w:ind w:firstLine="708"/>
        <w:jc w:val="both"/>
      </w:pPr>
    </w:p>
    <w:p w:rsidRPr="006A4919" w:rsidR="00F608BE" w:rsidP="00F608BE" w:rsidRDefault="00F608BE">
      <w:pPr>
        <w:jc w:val="both"/>
      </w:pPr>
    </w:p>
    <w:p w:rsidR="00F608BE" w:rsidP="00F608BE" w:rsidRDefault="00F608BE">
      <w:pPr>
        <w:ind w:firstLine="720"/>
        <w:jc w:val="both"/>
      </w:pPr>
      <w:r w:rsidRPr="006A4919">
        <w:t>LEDO plus d.o.o. prijavio je tražbinu u iznosu od 147.762,65 kn. Tražbina nije navedena u prijedlogu za otvaranjem predstečajnog postupka. Dužnik je tražbinu priznao u cijelosti. Povjerenik je tražbinu osporio u cijelosti (list 64). Navodi da iz prijave proizlazi da se radi o izlučnom pravu iako vjerovnik navodi da je pravni osnov tražbine kupoprodaja.</w:t>
      </w:r>
    </w:p>
    <w:p w:rsidR="00F608BE" w:rsidP="005D17A3" w:rsidRDefault="00F608BE">
      <w:pPr>
        <w:jc w:val="both"/>
      </w:pPr>
    </w:p>
    <w:p w:rsidR="00F608BE" w:rsidP="008B77CA" w:rsidRDefault="00F608BE">
      <w:pPr>
        <w:ind w:firstLine="708"/>
        <w:jc w:val="both"/>
      </w:pPr>
      <w:r>
        <w:t>Povjerenik</w:t>
      </w:r>
      <w:r w:rsidR="00234F05">
        <w:t xml:space="preserve"> navodi da je naknadno, nakon zadnjeg ročišta ponovno izvršio uvid u dok. dužnika te je utvrdio postojanje tražbine rema dužniku u iznosu od 147.762,65 kn, a koja tražbina se odnosi na isporučenu robu, dok s druge strane postoji i izlučno pravo tog vjerovnika na rashladnim vetrinama koje je dao na korištenje dužniku. </w:t>
      </w:r>
    </w:p>
    <w:p w:rsidR="005D17A3" w:rsidP="008B77CA" w:rsidRDefault="005D17A3">
      <w:pPr>
        <w:ind w:firstLine="708"/>
        <w:jc w:val="both"/>
      </w:pPr>
    </w:p>
    <w:p w:rsidR="005D17A3" w:rsidP="008B77CA" w:rsidRDefault="005D17A3">
      <w:pPr>
        <w:ind w:firstLine="708"/>
        <w:jc w:val="both"/>
      </w:pPr>
      <w:r>
        <w:t xml:space="preserve">Radi svega navedenog, otklanja osporavanje tražbine vjerovnika LEDO PLUS d.o.o. u iznosu od 147.762,65 kn. </w:t>
      </w:r>
    </w:p>
    <w:p w:rsidR="00F608BE" w:rsidP="008B77CA" w:rsidRDefault="00F608BE">
      <w:pPr>
        <w:ind w:firstLine="708"/>
        <w:jc w:val="both"/>
      </w:pPr>
    </w:p>
    <w:p w:rsidR="00F608BE" w:rsidP="008B77CA" w:rsidRDefault="00F608BE">
      <w:pPr>
        <w:ind w:firstLine="708"/>
        <w:jc w:val="both"/>
      </w:pPr>
    </w:p>
    <w:p w:rsidR="00F608BE" w:rsidP="005D17A3" w:rsidRDefault="00F608BE">
      <w:pPr>
        <w:jc w:val="both"/>
      </w:pPr>
    </w:p>
    <w:p w:rsidRPr="006A4919" w:rsidR="008B77CA" w:rsidP="005D17A3" w:rsidRDefault="00F608BE">
      <w:pPr>
        <w:ind w:left="708" w:firstLine="708"/>
        <w:jc w:val="both"/>
      </w:pPr>
      <w:r>
        <w:t>S</w:t>
      </w:r>
      <w:r w:rsidRPr="006A4919" w:rsidR="008B77CA">
        <w:t xml:space="preserve">utkinja </w:t>
      </w:r>
    </w:p>
    <w:p w:rsidRPr="006A4919" w:rsidR="008B77CA" w:rsidP="008B77CA" w:rsidRDefault="008B77CA">
      <w:pPr>
        <w:jc w:val="both"/>
      </w:pPr>
    </w:p>
    <w:p w:rsidRPr="006A4919" w:rsidR="008B77CA" w:rsidP="008B77CA" w:rsidRDefault="008B77CA">
      <w:pPr>
        <w:jc w:val="center"/>
      </w:pPr>
      <w:r w:rsidRPr="006A4919">
        <w:t>rješava</w:t>
      </w:r>
    </w:p>
    <w:p w:rsidRPr="006A4919" w:rsidR="003B3F83" w:rsidP="003B3F83" w:rsidRDefault="003B3F83"/>
    <w:p w:rsidR="00A250AF" w:rsidP="005D17A3" w:rsidRDefault="005D17A3">
      <w:pPr>
        <w:tabs>
          <w:tab w:val="left" w:pos="1368"/>
        </w:tabs>
      </w:pPr>
      <w:r>
        <w:tab/>
        <w:t xml:space="preserve">Donijet će se rješenje o utvrđenim tražbinama u pisanom obliku, koje će se objaviti na e oglasnoj ploči suda. </w:t>
      </w:r>
    </w:p>
    <w:p w:rsidR="00C83082" w:rsidP="00542C34" w:rsidRDefault="00C83082">
      <w:pPr>
        <w:jc w:val="center"/>
      </w:pPr>
    </w:p>
    <w:p w:rsidRPr="006A4919" w:rsidR="00C83082" w:rsidP="00542C34" w:rsidRDefault="00C83082">
      <w:pPr>
        <w:jc w:val="center"/>
      </w:pPr>
    </w:p>
    <w:p w:rsidRPr="006A4919" w:rsidR="00034DD1" w:rsidP="00542C34" w:rsidRDefault="00034DD1">
      <w:pPr>
        <w:jc w:val="center"/>
      </w:pPr>
      <w:r w:rsidRPr="006A4919">
        <w:t xml:space="preserve">Dovršeno u </w:t>
      </w:r>
      <w:r w:rsidR="00BC5029">
        <w:t>12:</w:t>
      </w:r>
      <w:r w:rsidR="005D17A3">
        <w:t>13</w:t>
      </w:r>
      <w:r w:rsidRPr="006A4919" w:rsidR="005D0ECC">
        <w:t xml:space="preserve"> </w:t>
      </w:r>
      <w:r w:rsidRPr="006A4919">
        <w:t>sati.</w:t>
      </w:r>
    </w:p>
    <w:p w:rsidRPr="006A4919" w:rsidR="00034DD1" w:rsidP="007546E3" w:rsidRDefault="00034DD1">
      <w:pPr>
        <w:ind w:firstLine="708"/>
        <w:jc w:val="both"/>
      </w:pPr>
    </w:p>
    <w:p w:rsidRPr="006A4919" w:rsidR="00BF6BA3" w:rsidP="00042ABA" w:rsidRDefault="00BF6BA3">
      <w:pPr>
        <w:jc w:val="both"/>
      </w:pPr>
    </w:p>
    <w:p w:rsidRPr="006A4919" w:rsidR="00F66543" w:rsidP="00B32A61" w:rsidRDefault="00042ABA">
      <w:pPr>
        <w:jc w:val="center"/>
      </w:pPr>
      <w:r w:rsidRPr="006A4919">
        <w:tab/>
        <w:t xml:space="preserve">              </w:t>
      </w:r>
      <w:r w:rsidRPr="006A4919" w:rsidR="008541DE">
        <w:t xml:space="preserve">     </w:t>
      </w:r>
      <w:r w:rsidRPr="006A4919" w:rsidR="004A63C5">
        <w:t>Sutkinja</w:t>
      </w:r>
      <w:r w:rsidRPr="006A4919">
        <w:tab/>
        <w:t xml:space="preserve">                                       Vjerovnici</w:t>
      </w:r>
    </w:p>
    <w:p w:rsidRPr="006A4919" w:rsidR="00F66543" w:rsidP="001C3D39" w:rsidRDefault="001C3D39">
      <w:pPr>
        <w:tabs>
          <w:tab w:val="left" w:pos="1264"/>
        </w:tabs>
      </w:pPr>
      <w:r>
        <w:tab/>
        <w:t>Povjerenik</w:t>
      </w:r>
    </w:p>
    <w:p w:rsidRPr="006A4919" w:rsidR="00F66543" w:rsidP="00B32A61" w:rsidRDefault="00F66543">
      <w:pPr>
        <w:jc w:val="center"/>
      </w:pPr>
    </w:p>
    <w:p w:rsidRPr="006A4919" w:rsidR="00FD5C5A" w:rsidP="00B32A61" w:rsidRDefault="00FD5C5A">
      <w:pPr>
        <w:jc w:val="center"/>
      </w:pPr>
    </w:p>
    <w:p w:rsidRPr="006A4919" w:rsidR="00FD5C5A" w:rsidP="00B32A61" w:rsidRDefault="00FD5C5A">
      <w:pPr>
        <w:jc w:val="center"/>
      </w:pPr>
    </w:p>
    <w:p w:rsidRPr="006A4919" w:rsidR="003206F2" w:rsidP="00B32A61" w:rsidRDefault="00042ABA">
      <w:pPr>
        <w:jc w:val="center"/>
      </w:pPr>
      <w:r w:rsidRPr="006A4919">
        <w:t>Zapisničar</w:t>
      </w:r>
    </w:p>
    <w:p w:rsidRPr="006A4919" w:rsidR="003206F2" w:rsidP="00B32A61" w:rsidRDefault="003206F2">
      <w:pPr>
        <w:jc w:val="center"/>
      </w:pPr>
    </w:p>
    <w:p w:rsidRPr="006A4919" w:rsidR="003206F2" w:rsidP="00B32A61" w:rsidRDefault="003206F2">
      <w:pPr>
        <w:jc w:val="center"/>
      </w:pPr>
    </w:p>
    <w:p w:rsidRPr="006A4919" w:rsidR="003206F2" w:rsidP="00B32A61" w:rsidRDefault="003206F2">
      <w:pPr>
        <w:jc w:val="center"/>
      </w:pPr>
    </w:p>
    <w:p w:rsidRPr="006A4919" w:rsidR="003206F2" w:rsidP="004A0A4E" w:rsidRDefault="004A0A4E">
      <w:pPr>
        <w:tabs>
          <w:tab w:val="left" w:pos="10091"/>
        </w:tabs>
      </w:pPr>
      <w:r w:rsidRPr="006A4919">
        <w:tab/>
        <w:t>Dužnik</w:t>
      </w:r>
    </w:p>
    <w:sectPr w:rsidRPr="006A4919" w:rsidR="003206F2" w:rsidSect="00410EF6">
      <w:headerReference w:type="even" r:id="rId9"/>
      <w:headerReference w:type="default" r:id="rId10"/>
      <w:headerReference w:type="first" r:id="rId11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49F5" w:rsidRDefault="008949F5">
      <w:r>
        <w:separator/>
      </w:r>
    </w:p>
  </w:endnote>
  <w:endnote w:type="continuationSeparator" w:id="0">
    <w:p w:rsidR="008949F5" w:rsidRDefault="008949F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49F5" w:rsidRDefault="008949F5">
      <w:r>
        <w:separator/>
      </w:r>
    </w:p>
  </w:footnote>
  <w:footnote w:type="continuationSeparator" w:id="0">
    <w:p w:rsidR="008949F5" w:rsidRDefault="008949F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49F5" w:rsidP="003E1F8E" w:rsidRDefault="008949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949F5" w:rsidRDefault="008949F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49F5" w:rsidP="003E1F8E" w:rsidRDefault="008949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3DF2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D145DF" w:rsidP="00D145DF" w:rsidRDefault="008949F5">
    <w:pPr>
      <w:jc w:val="right"/>
    </w:pPr>
    <w:r w:rsidRPr="00E46CF0">
      <w:t xml:space="preserve">                                   </w:t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Pr="00E46CF0" w:rsidR="00D145DF">
      <w:t>Posl. br</w:t>
    </w:r>
    <w:r w:rsidR="00D145DF">
      <w:t>oj: 4</w:t>
    </w:r>
    <w:r w:rsidRPr="00E46CF0" w:rsidR="00D145DF">
      <w:t xml:space="preserve"> St</w:t>
    </w:r>
    <w:r w:rsidR="00D145DF">
      <w:t>-200/19-2</w:t>
    </w:r>
    <w:r w:rsidR="00234F05">
      <w:t>7</w:t>
    </w:r>
  </w:p>
  <w:p w:rsidRPr="003E1F8E" w:rsidR="008949F5" w:rsidP="00317575" w:rsidRDefault="008949F5">
    <w:pPr>
      <w:jc w:val="both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49F5" w:rsidP="00096A87" w:rsidRDefault="008949F5">
    <w:pPr>
      <w:jc w:val="right"/>
    </w:pPr>
    <w:r w:rsidRPr="00E46CF0">
      <w:t>Posl. br</w:t>
    </w:r>
    <w:r>
      <w:t>oj: 4</w:t>
    </w:r>
    <w:r w:rsidRPr="00E46CF0">
      <w:t xml:space="preserve"> St</w:t>
    </w:r>
    <w:r w:rsidR="00D145DF">
      <w:t>-200/19-2</w:t>
    </w:r>
    <w:r w:rsidR="00234F05">
      <w:t>7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2A1004A"/>
    <w:multiLevelType w:val="hybridMultilevel"/>
    <w:tmpl w:val="7B260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88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7B64"/>
    <w:rsid w:val="00030836"/>
    <w:rsid w:val="00033DA0"/>
    <w:rsid w:val="00034A9D"/>
    <w:rsid w:val="00034DD1"/>
    <w:rsid w:val="000405F4"/>
    <w:rsid w:val="00042ABA"/>
    <w:rsid w:val="00050F18"/>
    <w:rsid w:val="000541FB"/>
    <w:rsid w:val="0006232D"/>
    <w:rsid w:val="0006475E"/>
    <w:rsid w:val="00073F56"/>
    <w:rsid w:val="00075565"/>
    <w:rsid w:val="00076109"/>
    <w:rsid w:val="00077D0A"/>
    <w:rsid w:val="000954FF"/>
    <w:rsid w:val="00096A87"/>
    <w:rsid w:val="000B39BB"/>
    <w:rsid w:val="000B6DEE"/>
    <w:rsid w:val="000C5AA0"/>
    <w:rsid w:val="000D2A9B"/>
    <w:rsid w:val="000E375F"/>
    <w:rsid w:val="000E67A0"/>
    <w:rsid w:val="000F0B3B"/>
    <w:rsid w:val="000F1FC5"/>
    <w:rsid w:val="000F432E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6781E"/>
    <w:rsid w:val="001702A6"/>
    <w:rsid w:val="00174BE6"/>
    <w:rsid w:val="001873DC"/>
    <w:rsid w:val="00192CFF"/>
    <w:rsid w:val="001A21C7"/>
    <w:rsid w:val="001A6963"/>
    <w:rsid w:val="001C000A"/>
    <w:rsid w:val="001C11FE"/>
    <w:rsid w:val="001C36E1"/>
    <w:rsid w:val="001C3D39"/>
    <w:rsid w:val="001D64F9"/>
    <w:rsid w:val="001D7808"/>
    <w:rsid w:val="001E5759"/>
    <w:rsid w:val="00202458"/>
    <w:rsid w:val="0020689F"/>
    <w:rsid w:val="002245EA"/>
    <w:rsid w:val="00227808"/>
    <w:rsid w:val="002318F9"/>
    <w:rsid w:val="00234721"/>
    <w:rsid w:val="00234F05"/>
    <w:rsid w:val="00243E19"/>
    <w:rsid w:val="00246488"/>
    <w:rsid w:val="00250C34"/>
    <w:rsid w:val="0025525F"/>
    <w:rsid w:val="002612F3"/>
    <w:rsid w:val="0026462E"/>
    <w:rsid w:val="002654AB"/>
    <w:rsid w:val="00266DA1"/>
    <w:rsid w:val="0027365A"/>
    <w:rsid w:val="00284FDF"/>
    <w:rsid w:val="00287AC6"/>
    <w:rsid w:val="00290ADE"/>
    <w:rsid w:val="002B6CE2"/>
    <w:rsid w:val="002D3FE9"/>
    <w:rsid w:val="002D5677"/>
    <w:rsid w:val="002D59AF"/>
    <w:rsid w:val="002E203B"/>
    <w:rsid w:val="002E285C"/>
    <w:rsid w:val="002E5551"/>
    <w:rsid w:val="002E74C1"/>
    <w:rsid w:val="002F1306"/>
    <w:rsid w:val="0030355D"/>
    <w:rsid w:val="0030562B"/>
    <w:rsid w:val="00317070"/>
    <w:rsid w:val="00317575"/>
    <w:rsid w:val="003206F2"/>
    <w:rsid w:val="00322737"/>
    <w:rsid w:val="00325A09"/>
    <w:rsid w:val="0033102B"/>
    <w:rsid w:val="00357309"/>
    <w:rsid w:val="00372444"/>
    <w:rsid w:val="00377EF5"/>
    <w:rsid w:val="00386409"/>
    <w:rsid w:val="003B36E4"/>
    <w:rsid w:val="003B3F83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0EF6"/>
    <w:rsid w:val="00413767"/>
    <w:rsid w:val="00414E36"/>
    <w:rsid w:val="00421501"/>
    <w:rsid w:val="004245D8"/>
    <w:rsid w:val="00437A6F"/>
    <w:rsid w:val="0045130B"/>
    <w:rsid w:val="00457276"/>
    <w:rsid w:val="00457993"/>
    <w:rsid w:val="00471A6A"/>
    <w:rsid w:val="00480474"/>
    <w:rsid w:val="00481931"/>
    <w:rsid w:val="00481A88"/>
    <w:rsid w:val="00487BEA"/>
    <w:rsid w:val="00492AE5"/>
    <w:rsid w:val="0049766B"/>
    <w:rsid w:val="004A0A4E"/>
    <w:rsid w:val="004A34A4"/>
    <w:rsid w:val="004A5ED0"/>
    <w:rsid w:val="004A63C5"/>
    <w:rsid w:val="004B1115"/>
    <w:rsid w:val="004B62C7"/>
    <w:rsid w:val="004C3BDA"/>
    <w:rsid w:val="004C7B5F"/>
    <w:rsid w:val="004D0FBA"/>
    <w:rsid w:val="004E0797"/>
    <w:rsid w:val="004E1E8A"/>
    <w:rsid w:val="004E270E"/>
    <w:rsid w:val="004F1FF8"/>
    <w:rsid w:val="004F2223"/>
    <w:rsid w:val="005075B2"/>
    <w:rsid w:val="005104A9"/>
    <w:rsid w:val="00510C3F"/>
    <w:rsid w:val="00525388"/>
    <w:rsid w:val="00526075"/>
    <w:rsid w:val="005347B5"/>
    <w:rsid w:val="00535BEE"/>
    <w:rsid w:val="00535E00"/>
    <w:rsid w:val="00542C34"/>
    <w:rsid w:val="00545761"/>
    <w:rsid w:val="005516A9"/>
    <w:rsid w:val="00552D84"/>
    <w:rsid w:val="00570012"/>
    <w:rsid w:val="00581C4D"/>
    <w:rsid w:val="00586216"/>
    <w:rsid w:val="00587B05"/>
    <w:rsid w:val="00592443"/>
    <w:rsid w:val="005978E4"/>
    <w:rsid w:val="005A06F2"/>
    <w:rsid w:val="005A3FBC"/>
    <w:rsid w:val="005A7081"/>
    <w:rsid w:val="005B1D62"/>
    <w:rsid w:val="005B44E5"/>
    <w:rsid w:val="005B4F68"/>
    <w:rsid w:val="005B5298"/>
    <w:rsid w:val="005B5705"/>
    <w:rsid w:val="005C144C"/>
    <w:rsid w:val="005C4D9B"/>
    <w:rsid w:val="005C56E7"/>
    <w:rsid w:val="005C7F1B"/>
    <w:rsid w:val="005D0D8E"/>
    <w:rsid w:val="005D0ECC"/>
    <w:rsid w:val="005D107F"/>
    <w:rsid w:val="005D17A3"/>
    <w:rsid w:val="005D4B42"/>
    <w:rsid w:val="005D6F8E"/>
    <w:rsid w:val="005E73CB"/>
    <w:rsid w:val="005F2E42"/>
    <w:rsid w:val="0061337D"/>
    <w:rsid w:val="006174C7"/>
    <w:rsid w:val="0062157F"/>
    <w:rsid w:val="0062665E"/>
    <w:rsid w:val="00635965"/>
    <w:rsid w:val="00641C32"/>
    <w:rsid w:val="0065033B"/>
    <w:rsid w:val="00656565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4919"/>
    <w:rsid w:val="006A5E5B"/>
    <w:rsid w:val="006C589E"/>
    <w:rsid w:val="006D7F8F"/>
    <w:rsid w:val="006E09F6"/>
    <w:rsid w:val="006E41F2"/>
    <w:rsid w:val="006E75DF"/>
    <w:rsid w:val="006F0954"/>
    <w:rsid w:val="006F2B12"/>
    <w:rsid w:val="006F4053"/>
    <w:rsid w:val="00703726"/>
    <w:rsid w:val="00704E00"/>
    <w:rsid w:val="00705348"/>
    <w:rsid w:val="00707A28"/>
    <w:rsid w:val="00713E96"/>
    <w:rsid w:val="0072222C"/>
    <w:rsid w:val="007246DF"/>
    <w:rsid w:val="00740820"/>
    <w:rsid w:val="00751BF7"/>
    <w:rsid w:val="00752DC3"/>
    <w:rsid w:val="007546E3"/>
    <w:rsid w:val="00755252"/>
    <w:rsid w:val="0075624B"/>
    <w:rsid w:val="00756844"/>
    <w:rsid w:val="007629C4"/>
    <w:rsid w:val="00763B7F"/>
    <w:rsid w:val="007745F2"/>
    <w:rsid w:val="007745F8"/>
    <w:rsid w:val="007763CA"/>
    <w:rsid w:val="00785354"/>
    <w:rsid w:val="007915A3"/>
    <w:rsid w:val="007B573B"/>
    <w:rsid w:val="007B7C96"/>
    <w:rsid w:val="007C6736"/>
    <w:rsid w:val="007E49F2"/>
    <w:rsid w:val="007F0AEC"/>
    <w:rsid w:val="007F181E"/>
    <w:rsid w:val="007F2217"/>
    <w:rsid w:val="00802FDA"/>
    <w:rsid w:val="00803242"/>
    <w:rsid w:val="00811AAB"/>
    <w:rsid w:val="0082407C"/>
    <w:rsid w:val="00827DC0"/>
    <w:rsid w:val="00830E51"/>
    <w:rsid w:val="008316C2"/>
    <w:rsid w:val="0083287D"/>
    <w:rsid w:val="008353CB"/>
    <w:rsid w:val="008541DE"/>
    <w:rsid w:val="00863A32"/>
    <w:rsid w:val="008916A5"/>
    <w:rsid w:val="008949F5"/>
    <w:rsid w:val="008A3296"/>
    <w:rsid w:val="008B5030"/>
    <w:rsid w:val="008B6F55"/>
    <w:rsid w:val="008B77CA"/>
    <w:rsid w:val="008C321E"/>
    <w:rsid w:val="008D09CA"/>
    <w:rsid w:val="008E15DD"/>
    <w:rsid w:val="008E30A5"/>
    <w:rsid w:val="008E47B0"/>
    <w:rsid w:val="008E4DE9"/>
    <w:rsid w:val="008E5CE2"/>
    <w:rsid w:val="008F3FFA"/>
    <w:rsid w:val="00901842"/>
    <w:rsid w:val="009109CB"/>
    <w:rsid w:val="00913ED4"/>
    <w:rsid w:val="00917194"/>
    <w:rsid w:val="0092284B"/>
    <w:rsid w:val="00922D25"/>
    <w:rsid w:val="00923FEE"/>
    <w:rsid w:val="009422C5"/>
    <w:rsid w:val="00955E91"/>
    <w:rsid w:val="00957D69"/>
    <w:rsid w:val="009679E3"/>
    <w:rsid w:val="00971186"/>
    <w:rsid w:val="00972758"/>
    <w:rsid w:val="009752B5"/>
    <w:rsid w:val="00990247"/>
    <w:rsid w:val="00993D51"/>
    <w:rsid w:val="00994A4A"/>
    <w:rsid w:val="00997BFD"/>
    <w:rsid w:val="009A3CA4"/>
    <w:rsid w:val="009A6E32"/>
    <w:rsid w:val="009B2F9D"/>
    <w:rsid w:val="009B4BD3"/>
    <w:rsid w:val="009C654A"/>
    <w:rsid w:val="009D6210"/>
    <w:rsid w:val="009E6DE0"/>
    <w:rsid w:val="009E77A3"/>
    <w:rsid w:val="009F5C9B"/>
    <w:rsid w:val="00A01EB6"/>
    <w:rsid w:val="00A128A2"/>
    <w:rsid w:val="00A21F06"/>
    <w:rsid w:val="00A23F7C"/>
    <w:rsid w:val="00A250AF"/>
    <w:rsid w:val="00A2680A"/>
    <w:rsid w:val="00A400F0"/>
    <w:rsid w:val="00A53F2D"/>
    <w:rsid w:val="00A6103C"/>
    <w:rsid w:val="00A63FE6"/>
    <w:rsid w:val="00A64547"/>
    <w:rsid w:val="00A65272"/>
    <w:rsid w:val="00A77096"/>
    <w:rsid w:val="00A800D1"/>
    <w:rsid w:val="00A8275D"/>
    <w:rsid w:val="00A82FD1"/>
    <w:rsid w:val="00A913AA"/>
    <w:rsid w:val="00AA05F6"/>
    <w:rsid w:val="00AA6085"/>
    <w:rsid w:val="00AB026A"/>
    <w:rsid w:val="00AB32DA"/>
    <w:rsid w:val="00AB3BA9"/>
    <w:rsid w:val="00AB4459"/>
    <w:rsid w:val="00AC56CA"/>
    <w:rsid w:val="00AD588E"/>
    <w:rsid w:val="00AD5EF1"/>
    <w:rsid w:val="00AE2904"/>
    <w:rsid w:val="00AE690A"/>
    <w:rsid w:val="00AF2099"/>
    <w:rsid w:val="00B00407"/>
    <w:rsid w:val="00B01313"/>
    <w:rsid w:val="00B05A6B"/>
    <w:rsid w:val="00B15DEF"/>
    <w:rsid w:val="00B16690"/>
    <w:rsid w:val="00B2290E"/>
    <w:rsid w:val="00B322BB"/>
    <w:rsid w:val="00B32A61"/>
    <w:rsid w:val="00B37F0C"/>
    <w:rsid w:val="00B45200"/>
    <w:rsid w:val="00B45CD2"/>
    <w:rsid w:val="00B470DE"/>
    <w:rsid w:val="00B4774F"/>
    <w:rsid w:val="00B63A8C"/>
    <w:rsid w:val="00B66E2D"/>
    <w:rsid w:val="00B67A4A"/>
    <w:rsid w:val="00B80BDB"/>
    <w:rsid w:val="00B81689"/>
    <w:rsid w:val="00B92234"/>
    <w:rsid w:val="00BA074C"/>
    <w:rsid w:val="00BB249E"/>
    <w:rsid w:val="00BC3DF2"/>
    <w:rsid w:val="00BC45FB"/>
    <w:rsid w:val="00BC5029"/>
    <w:rsid w:val="00BE13F9"/>
    <w:rsid w:val="00BE73E0"/>
    <w:rsid w:val="00BF6BA3"/>
    <w:rsid w:val="00C0540B"/>
    <w:rsid w:val="00C1321E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3082"/>
    <w:rsid w:val="00C86F47"/>
    <w:rsid w:val="00C875BC"/>
    <w:rsid w:val="00C960CB"/>
    <w:rsid w:val="00CB32CE"/>
    <w:rsid w:val="00CB4D57"/>
    <w:rsid w:val="00CB5CFF"/>
    <w:rsid w:val="00CD0784"/>
    <w:rsid w:val="00CE3462"/>
    <w:rsid w:val="00CE6849"/>
    <w:rsid w:val="00CF43B1"/>
    <w:rsid w:val="00D000FD"/>
    <w:rsid w:val="00D070CC"/>
    <w:rsid w:val="00D07E96"/>
    <w:rsid w:val="00D11055"/>
    <w:rsid w:val="00D145DF"/>
    <w:rsid w:val="00D1765E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7E3C"/>
    <w:rsid w:val="00DA26B6"/>
    <w:rsid w:val="00DA2B12"/>
    <w:rsid w:val="00DA7CF4"/>
    <w:rsid w:val="00DB1ED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569D"/>
    <w:rsid w:val="00E162E8"/>
    <w:rsid w:val="00E162FB"/>
    <w:rsid w:val="00E2223A"/>
    <w:rsid w:val="00E251B1"/>
    <w:rsid w:val="00E30E7C"/>
    <w:rsid w:val="00E33DE4"/>
    <w:rsid w:val="00E34F4C"/>
    <w:rsid w:val="00E423EC"/>
    <w:rsid w:val="00E46CF0"/>
    <w:rsid w:val="00E575C2"/>
    <w:rsid w:val="00E61F96"/>
    <w:rsid w:val="00E73FFA"/>
    <w:rsid w:val="00E82D2C"/>
    <w:rsid w:val="00E930DD"/>
    <w:rsid w:val="00E97FDD"/>
    <w:rsid w:val="00EB15B1"/>
    <w:rsid w:val="00EB2382"/>
    <w:rsid w:val="00EC1451"/>
    <w:rsid w:val="00ED3BE2"/>
    <w:rsid w:val="00ED6838"/>
    <w:rsid w:val="00EE21CB"/>
    <w:rsid w:val="00EE4CDC"/>
    <w:rsid w:val="00EE55B6"/>
    <w:rsid w:val="00EF59E1"/>
    <w:rsid w:val="00F00BEE"/>
    <w:rsid w:val="00F01ACF"/>
    <w:rsid w:val="00F14219"/>
    <w:rsid w:val="00F258CB"/>
    <w:rsid w:val="00F307B7"/>
    <w:rsid w:val="00F33F43"/>
    <w:rsid w:val="00F3449C"/>
    <w:rsid w:val="00F5459C"/>
    <w:rsid w:val="00F56272"/>
    <w:rsid w:val="00F608BE"/>
    <w:rsid w:val="00F60E20"/>
    <w:rsid w:val="00F61C42"/>
    <w:rsid w:val="00F654BB"/>
    <w:rsid w:val="00F66543"/>
    <w:rsid w:val="00F72188"/>
    <w:rsid w:val="00F850CA"/>
    <w:rsid w:val="00F91BC1"/>
    <w:rsid w:val="00F92280"/>
    <w:rsid w:val="00FA363F"/>
    <w:rsid w:val="00FB5FBF"/>
    <w:rsid w:val="00FB6723"/>
    <w:rsid w:val="00FB7704"/>
    <w:rsid w:val="00FB7B6F"/>
    <w:rsid w:val="00FD01D2"/>
    <w:rsid w:val="00FD0677"/>
    <w:rsid w:val="00FD5C5A"/>
    <w:rsid w:val="00FE0F11"/>
    <w:rsid w:val="00FE4B12"/>
    <w:rsid w:val="00FF0C99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5182554-C7C6-4EDA-B577-F4CE310A2A6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410E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" w:customStyle="true">
    <w:name w:val="doc"/>
    <w:basedOn w:val="Normal"/>
    <w:rsid w:val="008B77CA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4A0A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C3D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3D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3D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3D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3D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678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60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245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635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51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471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569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69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62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369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802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6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10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2019.</izvorni_sadrzaj>
    <derivirana_varijabla naziv="DomainObject.StvarniPocetakDatum_1">14. studenog 2019.</derivirana_varijabla>
  </DomainObject.StvarniPocetakDatum>
  <DomainObject.StvarniZavrsetakDatum>
    <izvorni_sadrzaj>14. studenog 2019.</izvorni_sadrzaj>
    <derivirana_varijabla naziv="DomainObject.StvarniZavrsetakDatum_1">14. studenog 2019.</derivirana_varijabla>
  </DomainObject.StvarniZavrsetakDatum>
  <DomainObject.PlaniraniZavrsetakDatum>
    <izvorni_sadrzaj>14. studenog 2019.</izvorni_sadrzaj>
    <derivirana_varijabla naziv="DomainObject.PlaniraniZavrsetakDatum_1">14. studenog 2019.</derivirana_varijabla>
  </DomainObject.PlaniraniZavrsetakDatum>
  <DomainObject.PlaniraniPocetakDatum>
    <izvorni_sadrzaj>14. studenog 2019.</izvorni_sadrzaj>
    <derivirana_varijabla naziv="DomainObject.PlaniraniPocetakDatum_1">14. studenog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12:14</izvorni_sadrzaj>
    <derivirana_varijabla naziv="DomainObject.StvarniZavrsetakVrijeme_1">12:14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2019.</izvorni_sadrzaj>
    <derivirana_varijabla naziv="DomainObject.Zapisnik.DatumKreiranja_1">14.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St-200/2019-27</izvorni_sadrzaj>
    <derivirana_varijabla naziv="DomainObject.Zapisnik.Oznaka_1">St-200/2019-27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2019.</izvorni_sadrzaj>
    <derivirana_varijabla naziv="DomainObject.Predmet.DatumOsnivanja_1">29.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St-200/2019</izvorni_sadrzaj>
    <derivirana_varijabla naziv="DomainObject.Predmet.OznakaBroj_1">St-200/2019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RESORT DUGA UVALA d.o.o. KRNICA</izvorni_sadrzaj>
    <derivirana_varijabla naziv="DomainObject.Predmet.ProtustrankaFormated_1">  RESORT DUGA UVALA d.o.o. KRNICA</derivirana_varijabla>
  </DomainObject.Predmet.ProtustrankaFormated>
  <DomainObject.Predmet.ProtustrankaFormatedOIB>
    <izvorni_sadrzaj>  RESORT DUGA UVALA d.o.o. KRNICA, OIB 97715573815</izvorni_sadrzaj>
    <derivirana_varijabla naziv="DomainObject.Predmet.ProtustrankaFormatedOIB_1">  RESORT DUGA UVALA d.o.o. KRNICA, OIB 97715573815</derivirana_varijabla>
  </DomainObject.Predmet.ProtustrankaFormatedOIB>
  <DomainObject.Predmet.ProtustrankaFormatedWithAdress>
    <izvorni_sadrzaj> RESORT DUGA UVALA d.o.o. KRNICA, Duga Uvala 1, 52207 Krnica</izvorni_sadrzaj>
    <derivirana_varijabla naziv="DomainObject.Predmet.ProtustrankaFormatedWithAdress_1"> RESORT DUGA UVALA d.o.o. KRNICA, Duga Uvala 1, 52207 Krnica</derivirana_varijabla>
  </DomainObject.Predmet.ProtustrankaFormatedWithAdress>
  <DomainObject.Predmet.ProtustrankaFormatedWithAdressOIB>
    <izvorni_sadrzaj> RESORT DUGA UVALA d.o.o. KRNICA, OIB 97715573815, Duga Uvala 1, 52207 Krnica</izvorni_sadrzaj>
    <derivirana_varijabla naziv="DomainObject.Predmet.ProtustrankaFormatedWithAdressOIB_1"> RESORT DUGA UVALA d.o.o. KRNICA, OIB 97715573815, Duga Uvala 1, 52207 Krnica</derivirana_varijabla>
  </DomainObject.Predmet.ProtustrankaFormatedWithAdressOIB>
  <DomainObject.Predmet.ProtustrankaWithAdress>
    <izvorni_sadrzaj>RESORT DUGA UVALA d.o.o. KRNICA Duga Uvala 1, 52207 Krnica</izvorni_sadrzaj>
    <derivirana_varijabla naziv="DomainObject.Predmet.ProtustrankaWithAdress_1">RESORT DUGA UVALA d.o.o. KRNICA Duga Uvala 1, 52207 Krnica</derivirana_varijabla>
  </DomainObject.Predmet.ProtustrankaWithAdress>
  <DomainObject.Predmet.ProtustrankaWithAdressOIB>
    <izvorni_sadrzaj>RESORT DUGA UVALA d.o.o. KRNICA, OIB 97715573815, Duga Uvala 1, 52207 Krnica</izvorni_sadrzaj>
    <derivirana_varijabla naziv="DomainObject.Predmet.ProtustrankaWithAdressOIB_1">RESORT DUGA UVALA d.o.o. KRNICA, OIB 97715573815, Duga Uvala 1, 52207 Krnica</derivirana_varijabla>
  </DomainObject.Predmet.ProtustrankaWithAdressOIB>
  <DomainObject.Predmet.ProtustrankaNazivFormated>
    <izvorni_sadrzaj>RESORT DUGA UVALA d.o.o. KRNICA</izvorni_sadrzaj>
    <derivirana_varijabla naziv="DomainObject.Predmet.ProtustrankaNazivFormated_1">RESORT DUGA UVALA d.o.o. KRNICA</derivirana_varijabla>
  </DomainObject.Predmet.ProtustrankaNazivFormated>
  <DomainObject.Predmet.ProtustrankaNazivFormatedOIB>
    <izvorni_sadrzaj>RESORT DUGA UVALA d.o.o. KRNICA, OIB 97715573815</izvorni_sadrzaj>
    <derivirana_varijabla naziv="DomainObject.Predmet.ProtustrankaNazivFormatedOIB_1">RESORT DUGA UVALA d.o.o. KRNICA, OIB 97715573815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RESORT DUGA UVALA d.o.o. KRNICA</izvorni_sadrzaj>
    <derivirana_varijabla naziv="DomainObject.Predmet.StrankaFormated_1">  RESORT DUGA UVALA d.o.o. KRNICA</derivirana_varijabla>
  </DomainObject.Predmet.StrankaFormated>
  <DomainObject.Predmet.StrankaFormatedOIB>
    <izvorni_sadrzaj>  RESORT DUGA UVALA d.o.o. KRNICA, OIB 97715573815</izvorni_sadrzaj>
    <derivirana_varijabla naziv="DomainObject.Predmet.StrankaFormatedOIB_1">  RESORT DUGA UVALA d.o.o. KRNICA, OIB 97715573815</derivirana_varijabla>
  </DomainObject.Predmet.StrankaFormatedOIB>
  <DomainObject.Predmet.StrankaFormatedWithAdress>
    <izvorni_sadrzaj> RESORT DUGA UVALA d.o.o. KRNICA, Duga Uvala 1, 52207 Krnica</izvorni_sadrzaj>
    <derivirana_varijabla naziv="DomainObject.Predmet.StrankaFormatedWithAdress_1"> RESORT DUGA UVALA d.o.o. KRNICA, Duga Uvala 1, 52207 Krnica</derivirana_varijabla>
  </DomainObject.Predmet.StrankaFormatedWithAdress>
  <DomainObject.Predmet.StrankaFormatedWithAdressOIB>
    <izvorni_sadrzaj> RESORT DUGA UVALA d.o.o. KRNICA, OIB 97715573815, Duga Uvala 1, 52207 Krnica</izvorni_sadrzaj>
    <derivirana_varijabla naziv="DomainObject.Predmet.StrankaFormatedWithAdressOIB_1"> RESORT DUGA UVALA d.o.o. KRNICA, OIB 97715573815, Duga Uvala 1, 52207 Krnica</derivirana_varijabla>
  </DomainObject.Predmet.StrankaFormatedWithAdressOIB>
  <DomainObject.Predmet.StrankaWithAdress>
    <izvorni_sadrzaj>RESORT DUGA UVALA d.o.o. KRNICA Duga Uvala 1,52207 Krnica</izvorni_sadrzaj>
    <derivirana_varijabla naziv="DomainObject.Predmet.StrankaWithAdress_1">RESORT DUGA UVALA d.o.o. KRNICA Duga Uvala 1,52207 Krnica</derivirana_varijabla>
  </DomainObject.Predmet.StrankaWithAdress>
  <DomainObject.Predmet.StrankaWithAdressOIB>
    <izvorni_sadrzaj>RESORT DUGA UVALA d.o.o. KRNICA, OIB 97715573815, Duga Uvala 1,52207 Krnica</izvorni_sadrzaj>
    <derivirana_varijabla naziv="DomainObject.Predmet.StrankaWithAdressOIB_1">RESORT DUGA UVALA d.o.o. KRNICA, OIB 97715573815, Duga Uvala 1,52207 Krnica</derivirana_varijabla>
  </DomainObject.Predmet.StrankaWithAdressOIB>
  <DomainObject.Predmet.StrankaNazivFormated>
    <izvorni_sadrzaj>RESORT DUGA UVALA d.o.o. KRNICA</izvorni_sadrzaj>
    <derivirana_varijabla naziv="DomainObject.Predmet.StrankaNazivFormated_1">RESORT DUGA UVALA d.o.o. KRNICA</derivirana_varijabla>
  </DomainObject.Predmet.StrankaNazivFormated>
  <DomainObject.Predmet.StrankaNazivFormatedOIB>
    <izvorni_sadrzaj>RESORT DUGA UVALA d.o.o. KRNICA, OIB 97715573815</izvorni_sadrzaj>
    <derivirana_varijabla naziv="DomainObject.Predmet.StrankaNazivFormatedOIB_1">RESORT DUGA UVALA d.o.o. KRNICA, OIB 97715573815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7699532</izvorni_sadrzaj>
    <derivirana_varijabla naziv="DomainObject.Predmet.TrenutnaVrijednost_1">7699532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RESORT DUGA UVALA d.o.o. KRNICA</item>
    </izvorni_sadrzaj>
    <derivirana_varijabla naziv="DomainObject.Predmet.StrankaListFormated_1">
      <item>RESORT DUGA UVALA d.o.o. KRNICA</item>
    </derivirana_varijabla>
  </DomainObject.Predmet.StrankaListFormated>
  <DomainObject.Predmet.StrankaListFormatedOIB>
    <izvorni_sadrzaj>
      <item>RESORT DUGA UVALA d.o.o. KRNICA, OIB 97715573815</item>
    </izvorni_sadrzaj>
    <derivirana_varijabla naziv="DomainObject.Predmet.StrankaListFormatedOIB_1">
      <item>RESORT DUGA UVALA d.o.o. KRNICA, OIB 97715573815</item>
    </derivirana_varijabla>
  </DomainObject.Predmet.StrankaListFormatedOIB>
  <DomainObject.Predmet.StrankaListFormatedWithAdress>
    <izvorni_sadrzaj>
      <item>RESORT DUGA UVALA d.o.o. KRNICA, Duga Uvala 1, 52207 Krnica</item>
    </izvorni_sadrzaj>
    <derivirana_varijabla naziv="DomainObject.Predmet.StrankaListFormatedWithAdress_1">
      <item>RESORT DUGA UVALA d.o.o. KRNICA, Duga Uvala 1, 52207 Krnica</item>
    </derivirana_varijabla>
  </DomainObject.Predmet.StrankaListFormatedWithAdress>
  <DomainObject.Predmet.StrankaListFormatedWithAdressOIB>
    <izvorni_sadrzaj>
      <item>RESORT DUGA UVALA d.o.o. KRNICA, OIB 97715573815, Duga Uvala 1, 52207 Krnica</item>
    </izvorni_sadrzaj>
    <derivirana_varijabla naziv="DomainObject.Predmet.StrankaListFormatedWithAdressOIB_1">
      <item>RESORT DUGA UVALA d.o.o. KRNICA, OIB 97715573815, Duga Uvala 1, 52207 Krnica</item>
    </derivirana_varijabla>
  </DomainObject.Predmet.StrankaListFormatedWithAdressOIB>
  <DomainObject.Predmet.StrankaListNazivFormated>
    <izvorni_sadrzaj>
      <item>RESORT DUGA UVALA d.o.o. KRNICA</item>
    </izvorni_sadrzaj>
    <derivirana_varijabla naziv="DomainObject.Predmet.StrankaListNazivFormated_1">
      <item>RESORT DUGA UVALA d.o.o. KRNICA</item>
    </derivirana_varijabla>
  </DomainObject.Predmet.StrankaListNazivFormated>
  <DomainObject.Predmet.StrankaListNazivFormatedOIB>
    <izvorni_sadrzaj>
      <item>RESORT DUGA UVALA d.o.o. KRNICA, OIB 97715573815</item>
    </izvorni_sadrzaj>
    <derivirana_varijabla naziv="DomainObject.Predmet.StrankaListNazivFormatedOIB_1">
      <item>RESORT DUGA UVALA d.o.o. KRNICA, OIB 97715573815</item>
    </derivirana_varijabla>
  </DomainObject.Predmet.StrankaListNazivFormatedOIB>
  <DomainObject.Predmet.ProtuStrankaListFormated>
    <izvorni_sadrzaj>
      <item>RESORT DUGA UVALA d.o.o. KRNICA</item>
    </izvorni_sadrzaj>
    <derivirana_varijabla naziv="DomainObject.Predmet.ProtuStrankaListFormated_1">
      <item>RESORT DUGA UVALA d.o.o. KRNICA</item>
    </derivirana_varijabla>
  </DomainObject.Predmet.ProtuStrankaListFormated>
  <DomainObject.Predmet.ProtuStrankaListFormatedOIB>
    <izvorni_sadrzaj>
      <item>RESORT DUGA UVALA d.o.o. KRNICA, OIB 97715573815</item>
    </izvorni_sadrzaj>
    <derivirana_varijabla naziv="DomainObject.Predmet.ProtuStrankaListFormatedOIB_1">
      <item>RESORT DUGA UVALA d.o.o. KRNICA, OIB 97715573815</item>
    </derivirana_varijabla>
  </DomainObject.Predmet.ProtuStrankaListFormatedOIB>
  <DomainObject.Predmet.ProtuStrankaListFormatedWithAdress>
    <izvorni_sadrzaj>
      <item>RESORT DUGA UVALA d.o.o. KRNICA, Duga Uvala 1, 52207 Krnica</item>
    </izvorni_sadrzaj>
    <derivirana_varijabla naziv="DomainObject.Predmet.ProtuStrankaListFormatedWithAdress_1">
      <item>RESORT DUGA UVALA d.o.o. KRNICA, Duga Uvala 1, 52207 Krnica</item>
    </derivirana_varijabla>
  </DomainObject.Predmet.ProtuStrankaListFormatedWithAdress>
  <DomainObject.Predmet.ProtuStrankaListFormatedWithAdressOIB>
    <izvorni_sadrzaj>
      <item>RESORT DUGA UVALA d.o.o. KRNICA, OIB 97715573815, Duga Uvala 1, 52207 Krnica</item>
    </izvorni_sadrzaj>
    <derivirana_varijabla naziv="DomainObject.Predmet.ProtuStrankaListFormatedWithAdressOIB_1">
      <item>RESORT DUGA UVALA d.o.o. KRNICA, OIB 97715573815, Duga Uvala 1, 52207 Krnica</item>
    </derivirana_varijabla>
  </DomainObject.Predmet.ProtuStrankaListFormatedWithAdressOIB>
  <DomainObject.Predmet.ProtuStrankaListNazivFormated>
    <izvorni_sadrzaj>
      <item>RESORT DUGA UVALA d.o.o. KRNICA</item>
    </izvorni_sadrzaj>
    <derivirana_varijabla naziv="DomainObject.Predmet.ProtuStrankaListNazivFormated_1">
      <item>RESORT DUGA UVALA d.o.o. KRNICA</item>
    </derivirana_varijabla>
  </DomainObject.Predmet.ProtuStrankaListNazivFormated>
  <DomainObject.Predmet.ProtuStrankaListNazivFormatedOIB>
    <izvorni_sadrzaj>
      <item>RESORT DUGA UVALA d.o.o. KRNICA, OIB 97715573815</item>
    </izvorni_sadrzaj>
    <derivirana_varijabla naziv="DomainObject.Predmet.ProtuStrankaListNazivFormatedOIB_1">
      <item>RESORT DUGA UVALA d.o.o. KRNICA, OIB 97715573815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2019.</izvorni_sadrzaj>
    <derivirana_varijabla naziv="DomainObject.Datum_1">14. studenog 2019.</derivirana_varijabla>
  </DomainObject.Datum>
  <DomainObject.PoslovniBrojDokumenta>
    <izvorni_sadrzaj>St-200/2019-27</izvorni_sadrzaj>
    <derivirana_varijabla naziv="DomainObject.PoslovniBrojDokumenta_1">St-200/2019-27</derivirana_varijabla>
  </DomainObject.PoslovniBrojDokumenta>
  <DomainObject.Predmet.StrankaIDrugi>
    <izvorni_sadrzaj>RESORT DUGA UVALA d.o.o. KRNICA</izvorni_sadrzaj>
    <derivirana_varijabla naziv="DomainObject.Predmet.StrankaIDrugi_1">RESORT DUGA UVALA d.o.o. KRNICA</derivirana_varijabla>
  </DomainObject.Predmet.StrankaIDrugi>
  <DomainObject.Predmet.ProtustrankaIDrugi>
    <izvorni_sadrzaj>RESORT DUGA UVALA d.o.o. KRNICA</izvorni_sadrzaj>
    <derivirana_varijabla naziv="DomainObject.Predmet.ProtustrankaIDrugi_1">RESORT DUGA UVALA d.o.o. KRNICA</derivirana_varijabla>
  </DomainObject.Predmet.ProtustrankaIDrugi>
  <DomainObject.Predmet.StrankaIDrugiAdressOIB>
    <izvorni_sadrzaj>RESORT DUGA UVALA d.o.o. KRNICA, OIB 97715573815, Duga Uvala 1, 52207 Krnica</izvorni_sadrzaj>
    <derivirana_varijabla naziv="DomainObject.Predmet.StrankaIDrugiAdressOIB_1">RESORT DUGA UVALA d.o.o. KRNICA, OIB 97715573815, Duga Uvala 1, 52207 Krnica</derivirana_varijabla>
  </DomainObject.Predmet.StrankaIDrugiAdressOIB>
  <DomainObject.Predmet.ProtustrankaIDrugiAdressOIB>
    <izvorni_sadrzaj>RESORT DUGA UVALA d.o.o. KRNICA, OIB 97715573815, Duga Uvala 1, 52207 Krnica</izvorni_sadrzaj>
    <derivirana_varijabla naziv="DomainObject.Predmet.ProtustrankaIDrugiAdressOIB_1">RESORT DUGA UVALA d.o.o. KRNICA, OIB 97715573815,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RESORT DUGA UVALA d.o.o. KRNICA</item>
      <item>RESORT DUGA UVALA d.o.o. KRNICA</item>
    </izvorni_sadrzaj>
    <derivirana_varijabla naziv="DomainObject.Predmet.SudioniciListNaziv_1">
      <item>RESORT DUGA UVALA d.o.o. KRNICA</item>
      <item>RESORT DUGA UVALA d.o.o. KRNICA</item>
    </derivirana_varijabla>
  </DomainObject.Predmet.SudioniciListNaziv>
  <DomainObject.Predmet.SudioniciListAdressOIB>
    <izvorni_sadrzaj>
      <item>RESORT DUGA UVALA d.o.o. KRNICA, OIB 97715573815, Duga Uvala 1,52207 Krnica</item>
      <item>RESORT DUGA UVALA d.o.o. KRNICA, OIB 97715573815, Duga Uvala 1,52207 Krnica</item>
    </izvorni_sadrzaj>
    <derivirana_varijabla naziv="DomainObject.Predmet.SudioniciListAdressOIB_1">
      <item>RESORT DUGA UVALA d.o.o. KRNICA, OIB 97715573815, Duga Uvala 1,52207 Krnica</item>
      <item>RESORT DUGA UVALA d.o.o. KRNICA, OIB 97715573815, Duga Uvala 1,52207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97715573815</item>
      <item>, OIB 97715573815</item>
    </izvorni_sadrzaj>
    <derivirana_varijabla naziv="DomainObject.Predmet.SudioniciListNazivOIB_1">
      <item>, OIB 97715573815</item>
      <item>, OIB 97715573815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svibnja 2019.</izvorni_sadrzaj>
    <derivirana_varijabla naziv="DomainObject.Predmet.DatumPocetkaProcesa_1">29.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C0711-9015-4D85-A6B2-A99B4A6799C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5</properties:Pages>
  <properties:Words>695</properties:Words>
  <properties:Characters>3913</properties:Characters>
  <properties:Lines>270</properties:Lines>
  <properties:Paragraphs>133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4612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2019-11-07T13:13:00Z</dcterms:created>
  <dc:creator>drabar</dc:creator>
  <cp:lastModifiedBy>Sanja Prodan</cp:lastModifiedBy>
  <cp:lastPrinted>2018-09-21T07:54:00Z</cp:lastPrinted>
  <dcterms:modified xmlns:xsi="http://www.w3.org/2001/XMLSchema-instance" xsi:type="dcterms:W3CDTF">2019-11-14T11:21:00Z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St-200/2019-27 / Zapisnik - Ročište radi ispitivanja tražbina (st20019-24, resort duga uvala, zapisnik za ispitnog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